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178F0" w14:textId="63F9F3AE" w:rsidR="00A50720" w:rsidRDefault="00A50720" w:rsidP="00A50720">
      <w:pPr>
        <w:tabs>
          <w:tab w:val="left" w:pos="1980"/>
        </w:tabs>
        <w:ind w:right="382"/>
        <w:jc w:val="both"/>
        <w:rPr>
          <w:rFonts w:cs="Arial"/>
          <w:b/>
          <w:bCs/>
          <w:sz w:val="22"/>
          <w:szCs w:val="22"/>
        </w:rPr>
      </w:pPr>
      <w:r w:rsidRPr="00A50720">
        <w:rPr>
          <w:rFonts w:cs="Arial"/>
          <w:b/>
          <w:bCs/>
          <w:sz w:val="22"/>
          <w:szCs w:val="22"/>
        </w:rPr>
        <w:t>D</w:t>
      </w:r>
      <w:r w:rsidR="00113909">
        <w:rPr>
          <w:rFonts w:cs="Arial"/>
          <w:b/>
          <w:bCs/>
          <w:sz w:val="22"/>
          <w:szCs w:val="22"/>
        </w:rPr>
        <w:t>odatne specifikacije za d</w:t>
      </w:r>
      <w:r w:rsidRPr="00A50720">
        <w:rPr>
          <w:rFonts w:cs="Arial"/>
          <w:b/>
          <w:bCs/>
          <w:sz w:val="22"/>
          <w:szCs w:val="22"/>
        </w:rPr>
        <w:t>obav</w:t>
      </w:r>
      <w:r w:rsidR="00113909">
        <w:rPr>
          <w:rFonts w:cs="Arial"/>
          <w:b/>
          <w:bCs/>
          <w:sz w:val="22"/>
          <w:szCs w:val="22"/>
        </w:rPr>
        <w:t>o</w:t>
      </w:r>
      <w:r w:rsidRPr="00A50720">
        <w:rPr>
          <w:rFonts w:cs="Arial"/>
          <w:b/>
          <w:bCs/>
          <w:sz w:val="22"/>
          <w:szCs w:val="22"/>
        </w:rPr>
        <w:t xml:space="preserve"> in montaž</w:t>
      </w:r>
      <w:r w:rsidR="00113909">
        <w:rPr>
          <w:rFonts w:cs="Arial"/>
          <w:b/>
          <w:bCs/>
          <w:sz w:val="22"/>
          <w:szCs w:val="22"/>
        </w:rPr>
        <w:t>o</w:t>
      </w:r>
      <w:r w:rsidRPr="00A50720">
        <w:rPr>
          <w:rFonts w:cs="Arial"/>
          <w:b/>
          <w:bCs/>
          <w:sz w:val="22"/>
          <w:szCs w:val="22"/>
        </w:rPr>
        <w:t xml:space="preserve"> laboratorijskega pohištva in laboratorijske opreme</w:t>
      </w:r>
      <w:r w:rsidR="008B59A0">
        <w:rPr>
          <w:rFonts w:cs="Arial"/>
          <w:b/>
          <w:bCs/>
          <w:sz w:val="22"/>
          <w:szCs w:val="22"/>
        </w:rPr>
        <w:t>, Geološki zavod Slovenije</w:t>
      </w:r>
    </w:p>
    <w:p w14:paraId="2DB047D1" w14:textId="77777777" w:rsidR="00C3659A" w:rsidRDefault="00C3659A" w:rsidP="00C3659A">
      <w:pPr>
        <w:pBdr>
          <w:bottom w:val="single" w:sz="4" w:space="1" w:color="auto"/>
        </w:pBdr>
        <w:jc w:val="both"/>
        <w:rPr>
          <w:b/>
          <w:bCs/>
          <w:sz w:val="24"/>
        </w:rPr>
      </w:pPr>
    </w:p>
    <w:p w14:paraId="5EBFFB7C" w14:textId="77777777" w:rsidR="00C3659A" w:rsidRDefault="00C3659A" w:rsidP="00C3659A">
      <w:pPr>
        <w:jc w:val="both"/>
        <w:rPr>
          <w:b/>
          <w:bCs/>
          <w:sz w:val="24"/>
        </w:rPr>
      </w:pPr>
    </w:p>
    <w:p w14:paraId="061FA6BB" w14:textId="77777777" w:rsidR="00C3659A" w:rsidRPr="0046656A" w:rsidRDefault="00C3659A" w:rsidP="00C3659A">
      <w:pPr>
        <w:jc w:val="both"/>
        <w:rPr>
          <w:b/>
          <w:bCs/>
          <w:sz w:val="24"/>
        </w:rPr>
      </w:pPr>
      <w:r w:rsidRPr="0046656A">
        <w:rPr>
          <w:b/>
          <w:bCs/>
          <w:sz w:val="24"/>
        </w:rPr>
        <w:t>SPLOŠNI OPIS</w:t>
      </w:r>
    </w:p>
    <w:p w14:paraId="074C0FE1" w14:textId="3E10AA8D" w:rsidR="00C3659A" w:rsidRDefault="00C3659A" w:rsidP="00C3659A">
      <w:pPr>
        <w:jc w:val="both"/>
      </w:pPr>
      <w:r w:rsidRPr="006F6883">
        <w:t xml:space="preserve">V okviru prenove laboratorijev </w:t>
      </w:r>
      <w:r>
        <w:t>na sedežu naročnika, naročnik</w:t>
      </w:r>
      <w:r w:rsidRPr="006F6883">
        <w:t xml:space="preserve"> </w:t>
      </w:r>
      <w:r>
        <w:t xml:space="preserve">izvaja prenovo </w:t>
      </w:r>
      <w:r w:rsidRPr="006F6883">
        <w:t>1</w:t>
      </w:r>
      <w:r>
        <w:t>5</w:t>
      </w:r>
      <w:r w:rsidRPr="006F6883">
        <w:t xml:space="preserve"> prostorov, ki jih oprem</w:t>
      </w:r>
      <w:r>
        <w:t>lja</w:t>
      </w:r>
      <w:r w:rsidRPr="006F6883">
        <w:t xml:space="preserve"> z </w:t>
      </w:r>
      <w:r>
        <w:t xml:space="preserve">novim </w:t>
      </w:r>
      <w:r w:rsidRPr="006F6883">
        <w:t xml:space="preserve">laboratorijskim pohištvom in </w:t>
      </w:r>
      <w:r>
        <w:t xml:space="preserve">novo laboratorijsko </w:t>
      </w:r>
      <w:r w:rsidRPr="006F6883">
        <w:t xml:space="preserve">opremo. </w:t>
      </w:r>
    </w:p>
    <w:p w14:paraId="0C09EA35" w14:textId="77777777" w:rsidR="00C3659A" w:rsidRDefault="00C3659A" w:rsidP="00C3659A">
      <w:pPr>
        <w:jc w:val="both"/>
      </w:pPr>
    </w:p>
    <w:p w14:paraId="736AA0F5" w14:textId="6253D57E" w:rsidR="00C3659A" w:rsidRDefault="00C3659A" w:rsidP="00C3659A">
      <w:pPr>
        <w:jc w:val="both"/>
      </w:pPr>
      <w:r w:rsidRPr="006F6883">
        <w:t>Predmet prenove so prostori v pritličju (</w:t>
      </w:r>
      <w:r>
        <w:t xml:space="preserve">interna oznaka prostora: </w:t>
      </w:r>
      <w:r w:rsidRPr="006F6883">
        <w:t>008</w:t>
      </w:r>
      <w:r>
        <w:t>-1, 008-2, 008-3</w:t>
      </w:r>
      <w:r w:rsidRPr="006F6883">
        <w:t xml:space="preserve"> in 010) in </w:t>
      </w:r>
      <w:r>
        <w:t xml:space="preserve">1. </w:t>
      </w:r>
      <w:r w:rsidRPr="006F6883">
        <w:t>nadstropju (</w:t>
      </w:r>
      <w:r>
        <w:t xml:space="preserve">interna oznaka prostora: </w:t>
      </w:r>
      <w:bookmarkStart w:id="0" w:name="_Hlk167709212"/>
      <w:r w:rsidRPr="006F6883">
        <w:t>101</w:t>
      </w:r>
      <w:r>
        <w:t xml:space="preserve">/103 (prostor 101 in 103 se združita v en prostor), </w:t>
      </w:r>
      <w:r w:rsidRPr="006F6883">
        <w:t>102</w:t>
      </w:r>
      <w:r>
        <w:t>-1, 102-2, 102-3</w:t>
      </w:r>
      <w:r w:rsidRPr="006F6883">
        <w:t xml:space="preserve">, 104, 105, </w:t>
      </w:r>
      <w:r w:rsidR="001132C5">
        <w:t xml:space="preserve">106, </w:t>
      </w:r>
      <w:r w:rsidRPr="006F6883">
        <w:t>107, 108, 109, 110 in 112)</w:t>
      </w:r>
      <w:bookmarkEnd w:id="0"/>
      <w:r w:rsidRPr="006F6883">
        <w:t xml:space="preserve">. </w:t>
      </w:r>
      <w:r>
        <w:t xml:space="preserve">Za prostore 008-3, 107 in 109 mora biti laboratorijsko pohištvo in laboratorijska oprema primerna za čiste prostore. </w:t>
      </w:r>
    </w:p>
    <w:p w14:paraId="5CADCF90" w14:textId="77777777" w:rsidR="00C3659A" w:rsidRPr="006F6883" w:rsidRDefault="00C3659A" w:rsidP="00C3659A">
      <w:pPr>
        <w:jc w:val="both"/>
      </w:pPr>
    </w:p>
    <w:p w14:paraId="1300AB32" w14:textId="507209D0" w:rsidR="00C3659A" w:rsidRDefault="00C3659A" w:rsidP="00C3659A">
      <w:pPr>
        <w:jc w:val="both"/>
      </w:pPr>
      <w:r w:rsidRPr="006F6883">
        <w:t xml:space="preserve">Površine, projektirane instalacije, razporeditev </w:t>
      </w:r>
      <w:r>
        <w:t xml:space="preserve">laboratorijskega </w:t>
      </w:r>
      <w:r w:rsidRPr="006F6883">
        <w:t xml:space="preserve">pohištva in </w:t>
      </w:r>
      <w:r>
        <w:t xml:space="preserve">laboratorijske </w:t>
      </w:r>
      <w:r w:rsidRPr="006F6883">
        <w:t>opreme so razvidne iz tehn</w:t>
      </w:r>
      <w:r>
        <w:t>ičnega</w:t>
      </w:r>
      <w:r w:rsidRPr="006F6883">
        <w:t xml:space="preserve"> načrta</w:t>
      </w:r>
      <w:r>
        <w:t xml:space="preserve">, in sicer za prostore v pritličju v dokumentu z oznako: </w:t>
      </w:r>
      <w:r w:rsidRPr="00172058">
        <w:t>16717_4_PZI_4.4.1_Tloris_P_008_in_010_TEH ter z</w:t>
      </w:r>
      <w:r w:rsidRPr="004A142A">
        <w:t xml:space="preserve">a prostore v </w:t>
      </w:r>
      <w:r>
        <w:t>1.</w:t>
      </w:r>
      <w:r w:rsidRPr="004A142A">
        <w:t xml:space="preserve"> nadstropju v dokumentu z oznako 16717_4_PZI_4.4.2_Tloris_1N_LAB_TEH, pri čemer je ponekod vrisana oprema, ki ni predmet razpisa</w:t>
      </w:r>
      <w:r>
        <w:t>:</w:t>
      </w:r>
    </w:p>
    <w:p w14:paraId="1BB45583" w14:textId="77777777" w:rsidR="00C3659A" w:rsidRDefault="00C3659A" w:rsidP="008C20F8">
      <w:pPr>
        <w:pStyle w:val="Odstavekseznama"/>
        <w:numPr>
          <w:ilvl w:val="0"/>
          <w:numId w:val="50"/>
        </w:numPr>
        <w:jc w:val="both"/>
      </w:pPr>
      <w:r>
        <w:t>008-1: 2x hladilnik</w:t>
      </w:r>
    </w:p>
    <w:p w14:paraId="142DD489" w14:textId="77777777" w:rsidR="00C3659A" w:rsidRDefault="00C3659A" w:rsidP="008C20F8">
      <w:pPr>
        <w:pStyle w:val="Odstavekseznama"/>
        <w:numPr>
          <w:ilvl w:val="0"/>
          <w:numId w:val="50"/>
        </w:numPr>
        <w:jc w:val="both"/>
      </w:pPr>
      <w:r>
        <w:t xml:space="preserve">008-3: </w:t>
      </w:r>
      <w:proofErr w:type="spellStart"/>
      <w:r>
        <w:t>Raman</w:t>
      </w:r>
      <w:proofErr w:type="spellEnd"/>
    </w:p>
    <w:p w14:paraId="3D3F4C22" w14:textId="77777777" w:rsidR="00C3659A" w:rsidRDefault="00C3659A" w:rsidP="008C20F8">
      <w:pPr>
        <w:pStyle w:val="Odstavekseznama"/>
        <w:numPr>
          <w:ilvl w:val="0"/>
          <w:numId w:val="50"/>
        </w:numPr>
        <w:jc w:val="both"/>
      </w:pPr>
      <w:r>
        <w:t>010: hladilnik</w:t>
      </w:r>
    </w:p>
    <w:p w14:paraId="40588F51" w14:textId="05352F36" w:rsidR="00C3659A" w:rsidRDefault="00C3659A" w:rsidP="008C20F8">
      <w:pPr>
        <w:pStyle w:val="Odstavekseznama"/>
        <w:numPr>
          <w:ilvl w:val="0"/>
          <w:numId w:val="50"/>
        </w:numPr>
        <w:jc w:val="both"/>
      </w:pPr>
      <w:r>
        <w:t>101/103: zamrzovalnik, peč, štedilnik, tehtnica</w:t>
      </w:r>
      <w:r w:rsidR="001132C5">
        <w:t>, UZ kopel</w:t>
      </w:r>
    </w:p>
    <w:p w14:paraId="207EDD89" w14:textId="77777777" w:rsidR="00C3659A" w:rsidRDefault="00C3659A" w:rsidP="008C20F8">
      <w:pPr>
        <w:pStyle w:val="Odstavekseznama"/>
        <w:numPr>
          <w:ilvl w:val="0"/>
          <w:numId w:val="50"/>
        </w:numPr>
        <w:jc w:val="both"/>
      </w:pPr>
      <w:r>
        <w:t>102-1: obstoječi pult sedeče višine, obstoječi kovinski predalnik, brus</w:t>
      </w:r>
    </w:p>
    <w:p w14:paraId="3E0592B5" w14:textId="77777777" w:rsidR="00C3659A" w:rsidRDefault="00C3659A" w:rsidP="008C20F8">
      <w:pPr>
        <w:pStyle w:val="Odstavekseznama"/>
        <w:numPr>
          <w:ilvl w:val="0"/>
          <w:numId w:val="50"/>
        </w:numPr>
        <w:jc w:val="both"/>
      </w:pPr>
      <w:r>
        <w:t>102-2: obstoječa omarica s koritom</w:t>
      </w:r>
    </w:p>
    <w:p w14:paraId="76D9FD98" w14:textId="77777777" w:rsidR="00C3659A" w:rsidRDefault="00C3659A" w:rsidP="008C20F8">
      <w:pPr>
        <w:pStyle w:val="Odstavekseznama"/>
        <w:numPr>
          <w:ilvl w:val="0"/>
          <w:numId w:val="50"/>
        </w:numPr>
        <w:jc w:val="both"/>
      </w:pPr>
      <w:r>
        <w:t>102-3: inkubator, VAC, obstoječi kovinski pult</w:t>
      </w:r>
    </w:p>
    <w:p w14:paraId="5F7B65B8" w14:textId="3F816DA9" w:rsidR="001C291D" w:rsidRDefault="001C291D" w:rsidP="008C20F8">
      <w:pPr>
        <w:pStyle w:val="Odstavekseznama"/>
        <w:numPr>
          <w:ilvl w:val="0"/>
          <w:numId w:val="50"/>
        </w:numPr>
        <w:jc w:val="both"/>
      </w:pPr>
      <w:r>
        <w:t>106: hladilnik</w:t>
      </w:r>
    </w:p>
    <w:p w14:paraId="4C0F801D" w14:textId="77777777" w:rsidR="00C3659A" w:rsidRDefault="00C3659A" w:rsidP="008C20F8">
      <w:pPr>
        <w:pStyle w:val="Odstavekseznama"/>
        <w:numPr>
          <w:ilvl w:val="0"/>
          <w:numId w:val="50"/>
        </w:numPr>
        <w:jc w:val="both"/>
      </w:pPr>
      <w:r>
        <w:t>108: hladilnik</w:t>
      </w:r>
    </w:p>
    <w:p w14:paraId="09B2BD18" w14:textId="13EC0E24" w:rsidR="00C3659A" w:rsidRDefault="00C3659A" w:rsidP="008C20F8">
      <w:pPr>
        <w:pStyle w:val="Odstavekseznama"/>
        <w:numPr>
          <w:ilvl w:val="0"/>
          <w:numId w:val="50"/>
        </w:numPr>
        <w:jc w:val="both"/>
      </w:pPr>
      <w:r>
        <w:t xml:space="preserve">109: UPS, transformator, centrifuga, </w:t>
      </w:r>
      <w:proofErr w:type="spellStart"/>
      <w:r w:rsidR="00562621">
        <w:t>inkubatorski</w:t>
      </w:r>
      <w:proofErr w:type="spellEnd"/>
      <w:r w:rsidR="00562621">
        <w:t xml:space="preserve"> stresalnik, </w:t>
      </w:r>
      <w:proofErr w:type="spellStart"/>
      <w:r w:rsidR="00562621">
        <w:t>liofilizator</w:t>
      </w:r>
      <w:proofErr w:type="spellEnd"/>
      <w:r w:rsidR="00562621">
        <w:t xml:space="preserve">, </w:t>
      </w:r>
      <w:proofErr w:type="spellStart"/>
      <w:r>
        <w:t>destilator</w:t>
      </w:r>
      <w:proofErr w:type="spellEnd"/>
      <w:r>
        <w:t xml:space="preserve">, </w:t>
      </w:r>
      <w:proofErr w:type="spellStart"/>
      <w:r>
        <w:t>MiliQ</w:t>
      </w:r>
      <w:proofErr w:type="spellEnd"/>
      <w:r>
        <w:t xml:space="preserve">, 2x </w:t>
      </w:r>
      <w:proofErr w:type="spellStart"/>
      <w:r>
        <w:t>laminar</w:t>
      </w:r>
      <w:proofErr w:type="spellEnd"/>
      <w:r>
        <w:t>, hladilnik</w:t>
      </w:r>
      <w:r w:rsidRPr="006F6883">
        <w:t xml:space="preserve"> </w:t>
      </w:r>
    </w:p>
    <w:p w14:paraId="290CEC0E" w14:textId="77777777" w:rsidR="00C3659A" w:rsidRDefault="00C3659A" w:rsidP="00C3659A">
      <w:pPr>
        <w:jc w:val="both"/>
      </w:pPr>
    </w:p>
    <w:p w14:paraId="6FC8A09C" w14:textId="2393F174" w:rsidR="00C3659A" w:rsidRDefault="00C3659A" w:rsidP="00C3659A">
      <w:pPr>
        <w:jc w:val="both"/>
      </w:pPr>
      <w:r w:rsidRPr="006F6883">
        <w:t xml:space="preserve">Mere </w:t>
      </w:r>
      <w:r>
        <w:t xml:space="preserve">laboratorijskega </w:t>
      </w:r>
      <w:r w:rsidRPr="006F6883">
        <w:t xml:space="preserve">pohištva </w:t>
      </w:r>
      <w:r>
        <w:t xml:space="preserve">in laboratorijske opreme </w:t>
      </w:r>
      <w:r w:rsidRPr="006F6883">
        <w:t xml:space="preserve">so v skladu </w:t>
      </w:r>
      <w:r>
        <w:t>s tehničnim</w:t>
      </w:r>
      <w:r w:rsidRPr="006F6883">
        <w:t xml:space="preserve"> </w:t>
      </w:r>
      <w:r>
        <w:t>načrtom</w:t>
      </w:r>
      <w:r w:rsidRPr="006F6883">
        <w:t>,</w:t>
      </w:r>
      <w:r>
        <w:t xml:space="preserve"> ki se</w:t>
      </w:r>
      <w:r w:rsidRPr="006F6883">
        <w:t xml:space="preserve"> </w:t>
      </w:r>
      <w:r w:rsidRPr="001B5DE7">
        <w:t xml:space="preserve">lahko razlikujejo za 10% za </w:t>
      </w:r>
      <w:r>
        <w:t xml:space="preserve">namene </w:t>
      </w:r>
      <w:r w:rsidRPr="001B5DE7">
        <w:t>doseganj</w:t>
      </w:r>
      <w:r>
        <w:t>a</w:t>
      </w:r>
      <w:r w:rsidRPr="001B5DE7">
        <w:t xml:space="preserve"> ujemanja s standardnimi</w:t>
      </w:r>
      <w:r>
        <w:t>/tipskimi</w:t>
      </w:r>
      <w:r w:rsidRPr="001B5DE7">
        <w:t xml:space="preserve"> dimenzijami. </w:t>
      </w:r>
      <w:r w:rsidR="005D5743">
        <w:t>Pri nekaterih elementih (npr. korita, varnostne omare smo</w:t>
      </w:r>
      <w:r w:rsidR="008E7E80">
        <w:t xml:space="preserve"> v ponudbenem predračunu navedli</w:t>
      </w:r>
      <w:r w:rsidR="00F66A24">
        <w:t xml:space="preserve"> razpone dovoljenih dimenzij).</w:t>
      </w:r>
      <w:r w:rsidR="001C5C80">
        <w:t xml:space="preserve"> Vsa razhajanja s tehničnim načrtom so navedena kot opomba pri posameznem elementu.</w:t>
      </w:r>
    </w:p>
    <w:p w14:paraId="7EC68478" w14:textId="77777777" w:rsidR="00C3659A" w:rsidRDefault="00C3659A" w:rsidP="00C3659A">
      <w:pPr>
        <w:jc w:val="both"/>
      </w:pPr>
    </w:p>
    <w:p w14:paraId="20D4DCEB" w14:textId="45190B69" w:rsidR="00C3659A" w:rsidRDefault="00C3659A" w:rsidP="00C3659A">
      <w:pPr>
        <w:jc w:val="both"/>
      </w:pPr>
      <w:r w:rsidRPr="006F6883">
        <w:t xml:space="preserve">Mere </w:t>
      </w:r>
      <w:r w:rsidR="002C3962">
        <w:t xml:space="preserve">in razponi </w:t>
      </w:r>
      <w:r w:rsidRPr="006F6883">
        <w:t xml:space="preserve">laboratorijskih korit in </w:t>
      </w:r>
      <w:r>
        <w:t>armatur</w:t>
      </w:r>
      <w:r w:rsidRPr="006F6883">
        <w:t xml:space="preserve"> so okvirne in se lahko prilagajajo tipsk</w:t>
      </w:r>
      <w:r>
        <w:t>im</w:t>
      </w:r>
      <w:r w:rsidRPr="006F6883">
        <w:t xml:space="preserve"> model</w:t>
      </w:r>
      <w:r>
        <w:t>om oz. izvedbam</w:t>
      </w:r>
      <w:r w:rsidRPr="006F6883">
        <w:t xml:space="preserve">. </w:t>
      </w:r>
    </w:p>
    <w:p w14:paraId="212BD773" w14:textId="77777777" w:rsidR="00C3659A" w:rsidRPr="006F6883" w:rsidRDefault="00C3659A" w:rsidP="00C3659A">
      <w:pPr>
        <w:jc w:val="both"/>
      </w:pPr>
    </w:p>
    <w:p w14:paraId="29F51379" w14:textId="3AAE6D50" w:rsidR="00C3659A" w:rsidRDefault="00C3659A" w:rsidP="00C3659A">
      <w:pPr>
        <w:jc w:val="both"/>
      </w:pPr>
      <w:r w:rsidRPr="006F6883">
        <w:t>Digestoriji, varnostni tuši in korita morajo ustrezati tehničnim specifikacijam</w:t>
      </w:r>
      <w:r w:rsidR="00846A32">
        <w:t>,</w:t>
      </w:r>
      <w:r w:rsidRPr="006F6883">
        <w:t xml:space="preserve"> opredeljenim v</w:t>
      </w:r>
      <w:r>
        <w:t xml:space="preserve"> tehničnem</w:t>
      </w:r>
      <w:r w:rsidRPr="006F6883">
        <w:t xml:space="preserve"> </w:t>
      </w:r>
      <w:r w:rsidRPr="001E4FDD">
        <w:t>načrtu</w:t>
      </w:r>
      <w:r>
        <w:t>.</w:t>
      </w:r>
      <w:r w:rsidRPr="006F6883">
        <w:t xml:space="preserve"> </w:t>
      </w:r>
    </w:p>
    <w:p w14:paraId="39F8C161" w14:textId="77777777" w:rsidR="00C3659A" w:rsidRDefault="00C3659A" w:rsidP="00C3659A">
      <w:pPr>
        <w:jc w:val="both"/>
      </w:pPr>
    </w:p>
    <w:p w14:paraId="171F7777" w14:textId="77777777" w:rsidR="00C3659A" w:rsidRDefault="00C3659A" w:rsidP="00C3659A">
      <w:pPr>
        <w:jc w:val="both"/>
      </w:pPr>
      <w:r>
        <w:t>Podrobnejši opisi laboratorijskega pohištva in laboratorijske opreme so navedeni v dokumentu »Rekapitulacija – ponudbeni predračun« v .</w:t>
      </w:r>
      <w:proofErr w:type="spellStart"/>
      <w:r>
        <w:t>xls</w:t>
      </w:r>
      <w:proofErr w:type="spellEnd"/>
      <w:r>
        <w:t xml:space="preserve"> formatu.</w:t>
      </w:r>
    </w:p>
    <w:p w14:paraId="2D36BFD0" w14:textId="77777777" w:rsidR="00C3659A" w:rsidRDefault="00C3659A" w:rsidP="00C3659A">
      <w:pPr>
        <w:jc w:val="both"/>
      </w:pPr>
    </w:p>
    <w:p w14:paraId="28694F27" w14:textId="77777777" w:rsidR="00C3659A" w:rsidRDefault="00C3659A" w:rsidP="00C3659A">
      <w:pPr>
        <w:jc w:val="both"/>
      </w:pPr>
    </w:p>
    <w:p w14:paraId="7E012CE3" w14:textId="77777777" w:rsidR="00C3659A" w:rsidRPr="0046656A" w:rsidRDefault="00C3659A" w:rsidP="00C3659A">
      <w:pPr>
        <w:jc w:val="both"/>
        <w:rPr>
          <w:b/>
          <w:bCs/>
          <w:sz w:val="24"/>
        </w:rPr>
      </w:pPr>
      <w:r w:rsidRPr="0046656A">
        <w:rPr>
          <w:b/>
          <w:bCs/>
          <w:sz w:val="24"/>
        </w:rPr>
        <w:t>STANDARDI</w:t>
      </w:r>
    </w:p>
    <w:p w14:paraId="0E240D42" w14:textId="0F50E14E" w:rsidR="00C3659A" w:rsidRPr="006F6883" w:rsidRDefault="00C3659A" w:rsidP="00C3659A">
      <w:pPr>
        <w:jc w:val="both"/>
      </w:pPr>
      <w:r w:rsidRPr="006F6883">
        <w:t xml:space="preserve">Laboratorijsko pohištvo in </w:t>
      </w:r>
      <w:r>
        <w:t xml:space="preserve">laboratorijska </w:t>
      </w:r>
      <w:r w:rsidRPr="006F6883">
        <w:t>oprema</w:t>
      </w:r>
      <w:r>
        <w:t>, kot navedeno v nadaljevanju, v točkah od A do I,</w:t>
      </w:r>
      <w:r w:rsidRPr="006F6883">
        <w:t xml:space="preserve"> morajo biti izdelani skladno </w:t>
      </w:r>
      <w:r w:rsidR="00440F96">
        <w:t>z na</w:t>
      </w:r>
      <w:r w:rsidR="00440F96" w:rsidRPr="00172058">
        <w:t xml:space="preserve">vedenimi </w:t>
      </w:r>
      <w:r w:rsidRPr="00172058">
        <w:t>standardi</w:t>
      </w:r>
      <w:r w:rsidR="00440F96" w:rsidRPr="00172058">
        <w:t>. Dobavitelj mora predložiti</w:t>
      </w:r>
      <w:r w:rsidR="00137CBD" w:rsidRPr="00172058">
        <w:t xml:space="preserve"> certifikate o skladnosti</w:t>
      </w:r>
      <w:r w:rsidR="00476502" w:rsidRPr="00172058">
        <w:t xml:space="preserve"> laboratorijskega pohištva</w:t>
      </w:r>
      <w:r w:rsidR="00172058" w:rsidRPr="00172058">
        <w:t>.</w:t>
      </w:r>
    </w:p>
    <w:p w14:paraId="181D5C25" w14:textId="77777777" w:rsidR="00C3659A" w:rsidRDefault="00C3659A" w:rsidP="00C3659A">
      <w:pPr>
        <w:jc w:val="both"/>
      </w:pPr>
    </w:p>
    <w:p w14:paraId="3964AFA3" w14:textId="77777777" w:rsidR="00C3659A" w:rsidRPr="004C61BB" w:rsidRDefault="00C3659A" w:rsidP="008C20F8">
      <w:pPr>
        <w:pStyle w:val="Odstavekseznama"/>
        <w:numPr>
          <w:ilvl w:val="0"/>
          <w:numId w:val="23"/>
        </w:numPr>
        <w:jc w:val="both"/>
        <w:rPr>
          <w:b/>
          <w:bCs/>
        </w:rPr>
      </w:pPr>
      <w:r w:rsidRPr="004C61BB">
        <w:rPr>
          <w:b/>
          <w:bCs/>
        </w:rPr>
        <w:t>Delovn</w:t>
      </w:r>
      <w:r>
        <w:rPr>
          <w:b/>
          <w:bCs/>
        </w:rPr>
        <w:t>i pulti</w:t>
      </w:r>
    </w:p>
    <w:p w14:paraId="66B2E2E5" w14:textId="77777777" w:rsidR="00C3659A" w:rsidRDefault="00C3659A" w:rsidP="00C3659A">
      <w:pPr>
        <w:pStyle w:val="Odstavekseznama"/>
        <w:jc w:val="both"/>
      </w:pPr>
      <w:r w:rsidRPr="006F6883">
        <w:t>EN 13150: Delovni pulti za laboratorije - Mere, varnostne zahteve in preskusne metode</w:t>
      </w:r>
    </w:p>
    <w:p w14:paraId="77B74D7F" w14:textId="77777777" w:rsidR="00C3659A" w:rsidRDefault="00C3659A" w:rsidP="00C3659A">
      <w:pPr>
        <w:pStyle w:val="Odstavekseznama"/>
        <w:jc w:val="both"/>
      </w:pPr>
      <w:r w:rsidRPr="003861FE">
        <w:t>DIN 12916: Delovn</w:t>
      </w:r>
      <w:r>
        <w:t>i</w:t>
      </w:r>
      <w:r w:rsidRPr="003861FE">
        <w:t xml:space="preserve"> p</w:t>
      </w:r>
      <w:r>
        <w:t>ulti</w:t>
      </w:r>
      <w:r w:rsidRPr="003861FE">
        <w:t xml:space="preserve"> iz monolitne tehnične keramike </w:t>
      </w:r>
    </w:p>
    <w:p w14:paraId="4B081EF4" w14:textId="77777777" w:rsidR="000B0BBA" w:rsidRDefault="000B0BBA" w:rsidP="00C3659A">
      <w:pPr>
        <w:pStyle w:val="Odstavekseznama"/>
        <w:jc w:val="both"/>
      </w:pPr>
    </w:p>
    <w:p w14:paraId="1937E8AC" w14:textId="69CEA632" w:rsidR="000B0BBA" w:rsidRPr="00C01B84" w:rsidRDefault="00AE7DF0" w:rsidP="00C01B84">
      <w:pPr>
        <w:pStyle w:val="Odstavekseznama"/>
        <w:numPr>
          <w:ilvl w:val="0"/>
          <w:numId w:val="23"/>
        </w:numPr>
        <w:jc w:val="both"/>
        <w:rPr>
          <w:b/>
          <w:bCs/>
        </w:rPr>
      </w:pPr>
      <w:r>
        <w:rPr>
          <w:b/>
          <w:bCs/>
        </w:rPr>
        <w:t>Shranjevalne enote za laboratorije</w:t>
      </w:r>
    </w:p>
    <w:p w14:paraId="1F6BCBB3" w14:textId="0C8A7E96" w:rsidR="00C01B84" w:rsidRPr="003861FE" w:rsidRDefault="00C01B84" w:rsidP="00C01B84">
      <w:pPr>
        <w:pStyle w:val="Odstavekseznama"/>
        <w:jc w:val="both"/>
      </w:pPr>
      <w:r>
        <w:t>14727: 2005</w:t>
      </w:r>
    </w:p>
    <w:p w14:paraId="14D9B1C1" w14:textId="77777777" w:rsidR="000B0BBA" w:rsidRPr="006F6883" w:rsidRDefault="000B0BBA" w:rsidP="00C3659A">
      <w:pPr>
        <w:jc w:val="both"/>
      </w:pPr>
    </w:p>
    <w:p w14:paraId="78BD65DF" w14:textId="77777777" w:rsidR="00C3659A" w:rsidRPr="00776C13" w:rsidRDefault="00C3659A" w:rsidP="008C20F8">
      <w:pPr>
        <w:pStyle w:val="Odstavekseznama"/>
        <w:numPr>
          <w:ilvl w:val="0"/>
          <w:numId w:val="23"/>
        </w:numPr>
        <w:jc w:val="both"/>
        <w:rPr>
          <w:b/>
          <w:bCs/>
          <w:strike/>
          <w:color w:val="00B050"/>
        </w:rPr>
      </w:pPr>
      <w:r w:rsidRPr="00776C13">
        <w:rPr>
          <w:b/>
          <w:bCs/>
          <w:strike/>
          <w:color w:val="00B050"/>
        </w:rPr>
        <w:t>Medijske celice za elektriko</w:t>
      </w:r>
    </w:p>
    <w:p w14:paraId="14FA1B8B" w14:textId="77777777" w:rsidR="00C3659A" w:rsidRPr="00776C13" w:rsidRDefault="00C3659A" w:rsidP="00C3659A">
      <w:pPr>
        <w:pStyle w:val="Odstavekseznama"/>
        <w:jc w:val="both"/>
        <w:rPr>
          <w:strike/>
          <w:color w:val="00B050"/>
        </w:rPr>
      </w:pPr>
      <w:r w:rsidRPr="00776C13">
        <w:rPr>
          <w:strike/>
          <w:color w:val="00B050"/>
        </w:rPr>
        <w:t>EN 13150: Delovni pulti za laboratorije - Mere, varnostne zahteve in preskusne metode</w:t>
      </w:r>
    </w:p>
    <w:p w14:paraId="05E1F8B0" w14:textId="77777777" w:rsidR="00E27AA4" w:rsidRPr="006F6883" w:rsidRDefault="00E27AA4" w:rsidP="00C3659A">
      <w:pPr>
        <w:pStyle w:val="Odstavekseznama"/>
        <w:jc w:val="both"/>
      </w:pPr>
    </w:p>
    <w:p w14:paraId="59FF5CF7" w14:textId="77777777" w:rsidR="00C3659A" w:rsidRPr="006F6883" w:rsidRDefault="00C3659A" w:rsidP="00C3659A">
      <w:pPr>
        <w:jc w:val="both"/>
      </w:pPr>
    </w:p>
    <w:p w14:paraId="349E55C9" w14:textId="77777777" w:rsidR="00C3659A" w:rsidRPr="004C61BB" w:rsidRDefault="00C3659A" w:rsidP="008C20F8">
      <w:pPr>
        <w:pStyle w:val="Odstavekseznama"/>
        <w:numPr>
          <w:ilvl w:val="0"/>
          <w:numId w:val="23"/>
        </w:numPr>
        <w:jc w:val="both"/>
        <w:rPr>
          <w:b/>
          <w:bCs/>
        </w:rPr>
      </w:pPr>
      <w:r w:rsidRPr="004C61BB">
        <w:rPr>
          <w:b/>
          <w:bCs/>
        </w:rPr>
        <w:lastRenderedPageBreak/>
        <w:t>Digestoriji</w:t>
      </w:r>
    </w:p>
    <w:p w14:paraId="1BABCC81" w14:textId="57F16D3C" w:rsidR="00C3659A" w:rsidRPr="006F6883" w:rsidRDefault="00C3659A" w:rsidP="00FA439D">
      <w:pPr>
        <w:pStyle w:val="Odstavekseznama"/>
        <w:jc w:val="both"/>
      </w:pPr>
      <w:r w:rsidRPr="00A30E02">
        <w:t>EN 14175</w:t>
      </w:r>
      <w:r w:rsidR="0089285A" w:rsidRPr="00A30E02">
        <w:t>-1 in EN 14175-2</w:t>
      </w:r>
      <w:r w:rsidRPr="00A30E02">
        <w:t>:</w:t>
      </w:r>
      <w:r w:rsidRPr="006F6883">
        <w:t xml:space="preserve"> Digestoriji</w:t>
      </w:r>
    </w:p>
    <w:p w14:paraId="28D13E1E" w14:textId="77777777" w:rsidR="00C3659A" w:rsidRPr="006F6883" w:rsidRDefault="00C3659A" w:rsidP="00C3659A">
      <w:pPr>
        <w:jc w:val="both"/>
      </w:pPr>
    </w:p>
    <w:p w14:paraId="0BDD3D13" w14:textId="4EBBDBF1" w:rsidR="008C0EEA" w:rsidRDefault="008C0EEA" w:rsidP="008C0EEA">
      <w:pPr>
        <w:pStyle w:val="Odstavekseznama"/>
        <w:numPr>
          <w:ilvl w:val="0"/>
          <w:numId w:val="23"/>
        </w:numPr>
        <w:jc w:val="both"/>
        <w:rPr>
          <w:b/>
          <w:bCs/>
        </w:rPr>
      </w:pPr>
      <w:r>
        <w:rPr>
          <w:b/>
          <w:bCs/>
        </w:rPr>
        <w:t xml:space="preserve">Prezračevane </w:t>
      </w:r>
      <w:r w:rsidR="00227583">
        <w:rPr>
          <w:b/>
          <w:bCs/>
        </w:rPr>
        <w:t xml:space="preserve">varnostne </w:t>
      </w:r>
      <w:proofErr w:type="spellStart"/>
      <w:r w:rsidR="00227583">
        <w:rPr>
          <w:b/>
          <w:bCs/>
        </w:rPr>
        <w:t>poddigestorijske</w:t>
      </w:r>
      <w:proofErr w:type="spellEnd"/>
      <w:r w:rsidR="00227583">
        <w:rPr>
          <w:b/>
          <w:bCs/>
        </w:rPr>
        <w:t xml:space="preserve"> </w:t>
      </w:r>
      <w:r>
        <w:rPr>
          <w:b/>
          <w:bCs/>
        </w:rPr>
        <w:t>omarice</w:t>
      </w:r>
    </w:p>
    <w:p w14:paraId="7EEB6331" w14:textId="77C2FA34" w:rsidR="00DD1007" w:rsidRDefault="00DD1007" w:rsidP="00DD1007">
      <w:pPr>
        <w:pStyle w:val="Odstavekseznama"/>
        <w:jc w:val="both"/>
      </w:pPr>
      <w:r w:rsidRPr="006F6883">
        <w:t>EN</w:t>
      </w:r>
      <w:r>
        <w:t xml:space="preserve"> </w:t>
      </w:r>
      <w:r w:rsidRPr="006F6883">
        <w:t>14470-1: Ognjevarne omarice za shranjevanje kemikalij - 1. del: Ognjevarne omarice za shranjevanje vnetljivih tekočin</w:t>
      </w:r>
      <w:r w:rsidR="004744C7">
        <w:t>.</w:t>
      </w:r>
    </w:p>
    <w:p w14:paraId="5F65750A" w14:textId="718989F0" w:rsidR="00B85BF4" w:rsidRDefault="00B85BF4" w:rsidP="00DD1007">
      <w:pPr>
        <w:pStyle w:val="Odstavekseznama"/>
        <w:jc w:val="both"/>
      </w:pPr>
      <w:r w:rsidRPr="008402C1">
        <w:t>EN 16121</w:t>
      </w:r>
      <w:r w:rsidR="001E73AA">
        <w:t xml:space="preserve"> </w:t>
      </w:r>
      <w:r w:rsidR="001E73AA" w:rsidRPr="00D000B3">
        <w:rPr>
          <w:b/>
          <w:bCs/>
          <w:color w:val="00B050"/>
        </w:rPr>
        <w:t>(obvezno)</w:t>
      </w:r>
      <w:r w:rsidR="001E73AA">
        <w:t xml:space="preserve"> </w:t>
      </w:r>
      <w:r>
        <w:t>in</w:t>
      </w:r>
      <w:r w:rsidRPr="008402C1">
        <w:t xml:space="preserve"> 16122</w:t>
      </w:r>
      <w:r w:rsidR="001E73AA">
        <w:t xml:space="preserve"> </w:t>
      </w:r>
      <w:r w:rsidR="001E73AA" w:rsidRPr="00D000B3">
        <w:rPr>
          <w:b/>
          <w:bCs/>
          <w:color w:val="00B050"/>
        </w:rPr>
        <w:t>(opcijsko dodatno)</w:t>
      </w:r>
      <w:r>
        <w:t xml:space="preserve"> Omarice za shranjevanje kislin in baz</w:t>
      </w:r>
    </w:p>
    <w:p w14:paraId="521A2952" w14:textId="063155DF" w:rsidR="004744C7" w:rsidRPr="006F6883" w:rsidRDefault="00DE7F8A" w:rsidP="008B59A0">
      <w:pPr>
        <w:pStyle w:val="Odstavekseznama"/>
        <w:jc w:val="both"/>
      </w:pPr>
      <w:r>
        <w:t xml:space="preserve">Tip </w:t>
      </w:r>
      <w:r w:rsidR="004744C7">
        <w:t>FWF</w:t>
      </w:r>
      <w:r w:rsidR="00A95FBD">
        <w:t>90: 90 minutna zaščita</w:t>
      </w:r>
    </w:p>
    <w:p w14:paraId="63429594" w14:textId="77777777" w:rsidR="008C0EEA" w:rsidRPr="008B59A0" w:rsidRDefault="008C0EEA" w:rsidP="008B59A0">
      <w:pPr>
        <w:jc w:val="both"/>
        <w:rPr>
          <w:b/>
          <w:bCs/>
        </w:rPr>
      </w:pPr>
    </w:p>
    <w:p w14:paraId="7E48C2C9" w14:textId="37325A04" w:rsidR="00C3659A" w:rsidRPr="004C61BB" w:rsidRDefault="00C3659A" w:rsidP="008C20F8">
      <w:pPr>
        <w:pStyle w:val="Odstavekseznama"/>
        <w:numPr>
          <w:ilvl w:val="0"/>
          <w:numId w:val="23"/>
        </w:numPr>
        <w:jc w:val="both"/>
        <w:rPr>
          <w:b/>
          <w:bCs/>
        </w:rPr>
      </w:pPr>
      <w:r w:rsidRPr="004C61BB">
        <w:rPr>
          <w:b/>
          <w:bCs/>
        </w:rPr>
        <w:t>Varnostne omare</w:t>
      </w:r>
    </w:p>
    <w:p w14:paraId="48659A92" w14:textId="77777777" w:rsidR="00C3659A" w:rsidRDefault="00C3659A" w:rsidP="00C3659A">
      <w:pPr>
        <w:pStyle w:val="Odstavekseznama"/>
        <w:jc w:val="both"/>
      </w:pPr>
      <w:r w:rsidRPr="006F6883">
        <w:t>EN</w:t>
      </w:r>
      <w:r>
        <w:t xml:space="preserve"> </w:t>
      </w:r>
      <w:r w:rsidRPr="006F6883">
        <w:t>14470-1: Ognjevarne omarice za shranjevanje kemikalij - 1. del: Ognjevarne omarice za shranjevanje vnetljivih tekočin</w:t>
      </w:r>
    </w:p>
    <w:p w14:paraId="67E13975" w14:textId="4358ADEB" w:rsidR="008402C1" w:rsidRPr="006F6883" w:rsidRDefault="008402C1" w:rsidP="00C3659A">
      <w:pPr>
        <w:pStyle w:val="Odstavekseznama"/>
        <w:jc w:val="both"/>
      </w:pPr>
      <w:r w:rsidRPr="008402C1">
        <w:t xml:space="preserve">EN 16121 </w:t>
      </w:r>
      <w:r w:rsidR="00A73D38">
        <w:t>in</w:t>
      </w:r>
      <w:r w:rsidRPr="008402C1">
        <w:t xml:space="preserve"> 16122</w:t>
      </w:r>
      <w:r>
        <w:t xml:space="preserve"> </w:t>
      </w:r>
      <w:r w:rsidR="00DE7F8A">
        <w:t>Omarice z</w:t>
      </w:r>
      <w:r>
        <w:t>a shranjevanje kislin in baz</w:t>
      </w:r>
    </w:p>
    <w:p w14:paraId="7CE7AF1F" w14:textId="77777777" w:rsidR="00C3659A" w:rsidRPr="006F6883" w:rsidRDefault="00C3659A" w:rsidP="00C3659A">
      <w:pPr>
        <w:jc w:val="both"/>
      </w:pPr>
    </w:p>
    <w:p w14:paraId="5F364187" w14:textId="77777777" w:rsidR="00C3659A" w:rsidRPr="004C61BB" w:rsidRDefault="00C3659A" w:rsidP="008C20F8">
      <w:pPr>
        <w:pStyle w:val="Odstavekseznama"/>
        <w:numPr>
          <w:ilvl w:val="0"/>
          <w:numId w:val="23"/>
        </w:numPr>
        <w:jc w:val="both"/>
        <w:rPr>
          <w:b/>
          <w:bCs/>
        </w:rPr>
      </w:pPr>
      <w:r w:rsidRPr="004C61BB">
        <w:rPr>
          <w:b/>
          <w:bCs/>
        </w:rPr>
        <w:t>Varnostne prhe</w:t>
      </w:r>
    </w:p>
    <w:p w14:paraId="3F7CCF41" w14:textId="77777777" w:rsidR="00C3659A" w:rsidRPr="006F6883" w:rsidRDefault="00C3659A" w:rsidP="00C3659A">
      <w:pPr>
        <w:pStyle w:val="Odstavekseznama"/>
        <w:jc w:val="both"/>
      </w:pPr>
      <w:r w:rsidRPr="006F6883">
        <w:t>EN</w:t>
      </w:r>
      <w:r>
        <w:t xml:space="preserve"> </w:t>
      </w:r>
      <w:r w:rsidRPr="006F6883">
        <w:t>15154-1: Varnostne prhe za prvo pomoč - 1. del: Prhe za spiranje telesa s stalnim priključkom na vodovod v laboratorijih</w:t>
      </w:r>
    </w:p>
    <w:p w14:paraId="3227CA14" w14:textId="77777777" w:rsidR="00C3659A" w:rsidRPr="006F6883" w:rsidRDefault="00C3659A" w:rsidP="00C3659A">
      <w:pPr>
        <w:jc w:val="both"/>
      </w:pPr>
    </w:p>
    <w:p w14:paraId="3B803676" w14:textId="77777777" w:rsidR="00C3659A" w:rsidRPr="004C61BB" w:rsidRDefault="00C3659A" w:rsidP="008C20F8">
      <w:pPr>
        <w:pStyle w:val="Odstavekseznama"/>
        <w:numPr>
          <w:ilvl w:val="0"/>
          <w:numId w:val="23"/>
        </w:numPr>
        <w:jc w:val="both"/>
        <w:rPr>
          <w:b/>
          <w:bCs/>
        </w:rPr>
      </w:pPr>
      <w:r w:rsidRPr="004C61BB">
        <w:rPr>
          <w:b/>
          <w:bCs/>
        </w:rPr>
        <w:t>Varnostne prhe za oči</w:t>
      </w:r>
    </w:p>
    <w:p w14:paraId="40B61480" w14:textId="77777777" w:rsidR="00C3659A" w:rsidRPr="006F6883" w:rsidRDefault="00C3659A" w:rsidP="00C3659A">
      <w:pPr>
        <w:pStyle w:val="Odstavekseznama"/>
        <w:jc w:val="both"/>
      </w:pPr>
      <w:r w:rsidRPr="006F6883">
        <w:t>EN 15154-2: Varnostne prhe za prvo pomoč - 2. del: Pripomočki za spiranje oči s stalnim priključkom na vodovod</w:t>
      </w:r>
    </w:p>
    <w:p w14:paraId="243D3EDB" w14:textId="77777777" w:rsidR="00C3659A" w:rsidRPr="006F6883" w:rsidRDefault="00C3659A" w:rsidP="00C3659A">
      <w:pPr>
        <w:jc w:val="both"/>
      </w:pPr>
    </w:p>
    <w:p w14:paraId="5CA10E8E" w14:textId="77777777" w:rsidR="00C3659A" w:rsidRPr="004C61BB" w:rsidRDefault="00C3659A" w:rsidP="008C20F8">
      <w:pPr>
        <w:pStyle w:val="Odstavekseznama"/>
        <w:numPr>
          <w:ilvl w:val="0"/>
          <w:numId w:val="23"/>
        </w:numPr>
        <w:jc w:val="both"/>
        <w:rPr>
          <w:b/>
          <w:bCs/>
        </w:rPr>
      </w:pPr>
      <w:r w:rsidRPr="004C61BB">
        <w:rPr>
          <w:b/>
          <w:bCs/>
        </w:rPr>
        <w:t>Armature</w:t>
      </w:r>
    </w:p>
    <w:p w14:paraId="29B843DD" w14:textId="77777777" w:rsidR="00C3659A" w:rsidRDefault="00C3659A" w:rsidP="00C3659A">
      <w:pPr>
        <w:pStyle w:val="Odstavekseznama"/>
        <w:jc w:val="both"/>
      </w:pPr>
      <w:r w:rsidRPr="006F6883">
        <w:t>EN 13792 – Laboratorijske armature: Barvno označevanje pip in ventilov za uporabo v laboratorijih</w:t>
      </w:r>
    </w:p>
    <w:p w14:paraId="1D104CCE" w14:textId="77777777" w:rsidR="00C3659A" w:rsidRDefault="00C3659A" w:rsidP="00C3659A">
      <w:pPr>
        <w:pStyle w:val="Odstavekseznama"/>
        <w:jc w:val="both"/>
      </w:pPr>
    </w:p>
    <w:p w14:paraId="155F344F" w14:textId="77777777" w:rsidR="00C3659A" w:rsidRPr="00845ED0" w:rsidRDefault="00C3659A" w:rsidP="008C20F8">
      <w:pPr>
        <w:pStyle w:val="Odstavekseznama"/>
        <w:numPr>
          <w:ilvl w:val="0"/>
          <w:numId w:val="23"/>
        </w:numPr>
        <w:jc w:val="both"/>
        <w:rPr>
          <w:rStyle w:val="ui-provider"/>
          <w:b/>
          <w:bCs/>
        </w:rPr>
      </w:pPr>
      <w:r w:rsidRPr="00845ED0">
        <w:rPr>
          <w:rStyle w:val="ui-provider"/>
          <w:b/>
          <w:bCs/>
        </w:rPr>
        <w:t xml:space="preserve">Adapter </w:t>
      </w:r>
      <w:r>
        <w:rPr>
          <w:rStyle w:val="ui-provider"/>
          <w:b/>
          <w:bCs/>
        </w:rPr>
        <w:t xml:space="preserve">GL18 </w:t>
      </w:r>
      <w:r w:rsidRPr="00845ED0">
        <w:rPr>
          <w:rStyle w:val="ui-provider"/>
          <w:b/>
          <w:bCs/>
        </w:rPr>
        <w:t xml:space="preserve">za nastavek </w:t>
      </w:r>
      <w:r>
        <w:rPr>
          <w:rStyle w:val="ui-provider"/>
          <w:b/>
          <w:bCs/>
        </w:rPr>
        <w:t xml:space="preserve">k </w:t>
      </w:r>
      <w:r w:rsidRPr="00845ED0">
        <w:rPr>
          <w:rStyle w:val="ui-provider"/>
          <w:b/>
          <w:bCs/>
        </w:rPr>
        <w:t xml:space="preserve">armaturi </w:t>
      </w:r>
    </w:p>
    <w:p w14:paraId="00667A64" w14:textId="77777777" w:rsidR="00C3659A" w:rsidRPr="007F50BF" w:rsidRDefault="00C3659A" w:rsidP="00C3659A">
      <w:pPr>
        <w:pStyle w:val="Odstavekseznama"/>
        <w:jc w:val="both"/>
        <w:rPr>
          <w:b/>
          <w:bCs/>
        </w:rPr>
      </w:pPr>
      <w:r w:rsidRPr="00845ED0">
        <w:rPr>
          <w:rStyle w:val="ui-provider"/>
        </w:rPr>
        <w:t>DIN-EN-ISO 228-1</w:t>
      </w:r>
    </w:p>
    <w:p w14:paraId="767210F0" w14:textId="77777777" w:rsidR="00C3659A" w:rsidRDefault="00C3659A" w:rsidP="00C3659A">
      <w:pPr>
        <w:pStyle w:val="Odstavekseznama"/>
        <w:jc w:val="both"/>
      </w:pPr>
    </w:p>
    <w:p w14:paraId="1100B363" w14:textId="77777777" w:rsidR="00C3659A" w:rsidRPr="00D8381C" w:rsidRDefault="00C3659A" w:rsidP="008C20F8">
      <w:pPr>
        <w:pStyle w:val="Odstavekseznama"/>
        <w:numPr>
          <w:ilvl w:val="0"/>
          <w:numId w:val="23"/>
        </w:numPr>
        <w:jc w:val="both"/>
        <w:rPr>
          <w:b/>
          <w:bCs/>
        </w:rPr>
      </w:pPr>
      <w:r w:rsidRPr="00D8381C">
        <w:rPr>
          <w:b/>
          <w:bCs/>
        </w:rPr>
        <w:t>Laboratorijski stoli</w:t>
      </w:r>
      <w:r>
        <w:rPr>
          <w:b/>
          <w:bCs/>
        </w:rPr>
        <w:t xml:space="preserve"> za čiste prostore</w:t>
      </w:r>
    </w:p>
    <w:p w14:paraId="62EEA9EA" w14:textId="4464906E" w:rsidR="00C3659A" w:rsidRDefault="00C3659A" w:rsidP="00C3659A">
      <w:pPr>
        <w:pStyle w:val="Odstavekseznama"/>
        <w:jc w:val="both"/>
      </w:pPr>
      <w:r>
        <w:t>ISO 14644-1 razred 3+ (</w:t>
      </w:r>
      <w:r w:rsidRPr="00A60AFE">
        <w:t xml:space="preserve">kot npr. stoli proizvajalca </w:t>
      </w:r>
      <w:proofErr w:type="spellStart"/>
      <w:r w:rsidRPr="00A60AFE">
        <w:t>Bimos</w:t>
      </w:r>
      <w:proofErr w:type="spellEnd"/>
      <w:r w:rsidR="002C3962">
        <w:t xml:space="preserve">; </w:t>
      </w:r>
      <w:proofErr w:type="spellStart"/>
      <w:r w:rsidRPr="00A60AFE">
        <w:t>Cleanroom</w:t>
      </w:r>
      <w:proofErr w:type="spellEnd"/>
      <w:r w:rsidRPr="00A60AFE">
        <w:t xml:space="preserve"> Plus, </w:t>
      </w:r>
      <w:proofErr w:type="spellStart"/>
      <w:r w:rsidRPr="00A60AFE">
        <w:t>Cleanroom</w:t>
      </w:r>
      <w:proofErr w:type="spellEnd"/>
      <w:r w:rsidRPr="00A60AFE">
        <w:t xml:space="preserve"> </w:t>
      </w:r>
      <w:proofErr w:type="spellStart"/>
      <w:r w:rsidRPr="00A60AFE">
        <w:t>Basic</w:t>
      </w:r>
      <w:proofErr w:type="spellEnd"/>
      <w:r w:rsidRPr="00A60AFE">
        <w:t xml:space="preserve">, </w:t>
      </w:r>
      <w:proofErr w:type="spellStart"/>
      <w:r w:rsidRPr="00A60AFE">
        <w:t>Cleanroom</w:t>
      </w:r>
      <w:proofErr w:type="spellEnd"/>
      <w:r w:rsidRPr="00A60AFE">
        <w:t xml:space="preserve"> </w:t>
      </w:r>
      <w:proofErr w:type="spellStart"/>
      <w:r w:rsidRPr="00A60AFE">
        <w:t>Stool</w:t>
      </w:r>
      <w:proofErr w:type="spellEnd"/>
      <w:r w:rsidRPr="00A60AFE">
        <w:t>...)</w:t>
      </w:r>
    </w:p>
    <w:p w14:paraId="78F964C0" w14:textId="77777777" w:rsidR="00C3659A" w:rsidRPr="006F6883" w:rsidRDefault="00C3659A" w:rsidP="00C3659A">
      <w:pPr>
        <w:pStyle w:val="Odstavekseznama"/>
        <w:jc w:val="both"/>
      </w:pPr>
    </w:p>
    <w:p w14:paraId="602BDAD2" w14:textId="77777777" w:rsidR="00C3659A" w:rsidRDefault="00C3659A" w:rsidP="00C3659A">
      <w:pPr>
        <w:jc w:val="both"/>
      </w:pPr>
    </w:p>
    <w:p w14:paraId="0D769B49" w14:textId="77777777" w:rsidR="00C3659A" w:rsidRPr="009F3DFE" w:rsidRDefault="00C3659A" w:rsidP="008C20F8">
      <w:pPr>
        <w:pStyle w:val="Odstavekseznama"/>
        <w:numPr>
          <w:ilvl w:val="0"/>
          <w:numId w:val="24"/>
        </w:numPr>
        <w:jc w:val="both"/>
        <w:rPr>
          <w:b/>
          <w:bCs/>
          <w:sz w:val="24"/>
        </w:rPr>
      </w:pPr>
      <w:r w:rsidRPr="009F3DFE">
        <w:rPr>
          <w:b/>
          <w:bCs/>
          <w:sz w:val="24"/>
        </w:rPr>
        <w:t xml:space="preserve">LABORATORIJSKO POHIŠTVO </w:t>
      </w:r>
    </w:p>
    <w:p w14:paraId="1A2FEFB3" w14:textId="77777777" w:rsidR="00C3659A" w:rsidRPr="00DA456F" w:rsidRDefault="00C3659A" w:rsidP="00C3659A">
      <w:pPr>
        <w:ind w:left="360"/>
        <w:jc w:val="both"/>
      </w:pPr>
      <w:r w:rsidRPr="00DA456F">
        <w:t>Mora izpolnjevati naslednje tehnične lastnosti:</w:t>
      </w:r>
    </w:p>
    <w:p w14:paraId="3C0B7800" w14:textId="77777777" w:rsidR="00C3659A" w:rsidRDefault="00C3659A" w:rsidP="00C3659A">
      <w:pPr>
        <w:jc w:val="both"/>
        <w:rPr>
          <w:u w:val="single"/>
        </w:rPr>
      </w:pPr>
    </w:p>
    <w:p w14:paraId="1F0766E7" w14:textId="77777777" w:rsidR="00C3659A" w:rsidRPr="00911FFA" w:rsidRDefault="00C3659A" w:rsidP="00C3659A">
      <w:pPr>
        <w:jc w:val="both"/>
        <w:rPr>
          <w:u w:val="single"/>
        </w:rPr>
      </w:pPr>
      <w:r w:rsidRPr="00911FFA">
        <w:rPr>
          <w:u w:val="single"/>
        </w:rPr>
        <w:t xml:space="preserve">STANDARDNE MERE </w:t>
      </w:r>
    </w:p>
    <w:p w14:paraId="7A0369A8" w14:textId="77777777" w:rsidR="00C3659A" w:rsidRPr="00911FFA" w:rsidRDefault="00C3659A" w:rsidP="00C3659A">
      <w:pPr>
        <w:jc w:val="both"/>
      </w:pPr>
      <w:r w:rsidRPr="00911FFA">
        <w:t>Delovn</w:t>
      </w:r>
      <w:r>
        <w:t>i</w:t>
      </w:r>
      <w:r w:rsidRPr="00911FFA">
        <w:t xml:space="preserve"> p</w:t>
      </w:r>
      <w:r>
        <w:t>ulti</w:t>
      </w:r>
      <w:r w:rsidRPr="00911FFA">
        <w:t xml:space="preserve"> (stoječe delo): višina 90 </w:t>
      </w:r>
      <w:r>
        <w:t>c</w:t>
      </w:r>
      <w:r w:rsidRPr="00911FFA">
        <w:t>m</w:t>
      </w:r>
    </w:p>
    <w:p w14:paraId="6FF945A5" w14:textId="77777777" w:rsidR="00C3659A" w:rsidRPr="00911FFA" w:rsidRDefault="00C3659A" w:rsidP="00C3659A">
      <w:pPr>
        <w:jc w:val="both"/>
      </w:pPr>
      <w:r w:rsidRPr="00911FFA">
        <w:t>Delovn</w:t>
      </w:r>
      <w:r>
        <w:t>i pulti</w:t>
      </w:r>
      <w:r w:rsidRPr="00911FFA">
        <w:t xml:space="preserve"> (sedeče delo): višina 75 </w:t>
      </w:r>
      <w:r>
        <w:t>c</w:t>
      </w:r>
      <w:r w:rsidRPr="00911FFA">
        <w:t>m</w:t>
      </w:r>
    </w:p>
    <w:p w14:paraId="48F1AF45" w14:textId="6105A25A" w:rsidR="00C3659A" w:rsidRPr="00911FFA" w:rsidRDefault="00C3659A" w:rsidP="00C3659A">
      <w:pPr>
        <w:jc w:val="both"/>
      </w:pPr>
      <w:r w:rsidRPr="00911FFA">
        <w:t xml:space="preserve">Globina pultov in </w:t>
      </w:r>
      <w:proofErr w:type="spellStart"/>
      <w:r w:rsidRPr="00911FFA">
        <w:t>podpultnih</w:t>
      </w:r>
      <w:proofErr w:type="spellEnd"/>
      <w:r w:rsidRPr="00911FFA">
        <w:t xml:space="preserve"> omar: različno, </w:t>
      </w:r>
      <w:r>
        <w:t>navedeno</w:t>
      </w:r>
      <w:r w:rsidRPr="00911FFA">
        <w:t xml:space="preserve"> pri posameznem kosu pohištva</w:t>
      </w:r>
      <w:r>
        <w:t xml:space="preserve"> (glej: »Rekapitulacija – ponudbeni predračun« v .</w:t>
      </w:r>
      <w:proofErr w:type="spellStart"/>
      <w:r>
        <w:t>xls</w:t>
      </w:r>
      <w:proofErr w:type="spellEnd"/>
      <w:r>
        <w:t xml:space="preserve"> formatu)</w:t>
      </w:r>
    </w:p>
    <w:p w14:paraId="7ADDCC4B" w14:textId="77777777" w:rsidR="00C3659A" w:rsidRPr="00911FFA" w:rsidRDefault="00C3659A" w:rsidP="00C3659A">
      <w:pPr>
        <w:jc w:val="both"/>
      </w:pPr>
      <w:r w:rsidRPr="00911FFA">
        <w:t xml:space="preserve">Globina visečih omaric: 35 </w:t>
      </w:r>
      <w:r>
        <w:t>c</w:t>
      </w:r>
      <w:r w:rsidRPr="00911FFA">
        <w:t>m</w:t>
      </w:r>
    </w:p>
    <w:p w14:paraId="29F35E78" w14:textId="77777777" w:rsidR="00C3659A" w:rsidRDefault="00C3659A" w:rsidP="00C3659A">
      <w:pPr>
        <w:jc w:val="both"/>
        <w:rPr>
          <w:color w:val="FF0000"/>
          <w:u w:val="single"/>
        </w:rPr>
      </w:pPr>
    </w:p>
    <w:p w14:paraId="787BF9EE" w14:textId="77777777" w:rsidR="00C3659A" w:rsidRPr="001E1874" w:rsidRDefault="00C3659A" w:rsidP="00C3659A">
      <w:pPr>
        <w:jc w:val="both"/>
        <w:rPr>
          <w:u w:val="single"/>
        </w:rPr>
      </w:pPr>
      <w:r w:rsidRPr="001E1874">
        <w:rPr>
          <w:u w:val="single"/>
        </w:rPr>
        <w:t>MATERIALI IN BARVE</w:t>
      </w:r>
    </w:p>
    <w:p w14:paraId="47302595" w14:textId="75D3E4A2" w:rsidR="00C3659A" w:rsidRPr="001E1874" w:rsidRDefault="00C3659A" w:rsidP="00C3659A">
      <w:pPr>
        <w:jc w:val="both"/>
      </w:pPr>
      <w:r w:rsidRPr="001E1874">
        <w:t xml:space="preserve">material pohištva: oplemeniten </w:t>
      </w:r>
      <w:proofErr w:type="spellStart"/>
      <w:r w:rsidRPr="001E1874">
        <w:t>iveral</w:t>
      </w:r>
      <w:proofErr w:type="spellEnd"/>
      <w:r w:rsidRPr="001E1874">
        <w:t xml:space="preserve"> (fronte </w:t>
      </w:r>
      <w:proofErr w:type="spellStart"/>
      <w:r w:rsidRPr="001E1874">
        <w:t>premium</w:t>
      </w:r>
      <w:proofErr w:type="spellEnd"/>
      <w:r w:rsidRPr="001E1874">
        <w:t xml:space="preserve"> kakovosti, razred E1), </w:t>
      </w:r>
      <w:r w:rsidR="004344CF">
        <w:t>kovina (prašno barvana)</w:t>
      </w:r>
      <w:r w:rsidRPr="001E1874">
        <w:t xml:space="preserve">, </w:t>
      </w:r>
      <w:proofErr w:type="spellStart"/>
      <w:r w:rsidRPr="001E1874">
        <w:t>inox</w:t>
      </w:r>
      <w:proofErr w:type="spellEnd"/>
      <w:r w:rsidRPr="001E1874">
        <w:t>, matirano steklo</w:t>
      </w:r>
      <w:r w:rsidR="002C3962">
        <w:t xml:space="preserve">, </w:t>
      </w:r>
      <w:proofErr w:type="spellStart"/>
      <w:r w:rsidR="002C3962">
        <w:t>ultrapas</w:t>
      </w:r>
      <w:proofErr w:type="spellEnd"/>
      <w:r w:rsidRPr="001E1874">
        <w:t>. Vrsta materiala naveden</w:t>
      </w:r>
      <w:r>
        <w:t>a</w:t>
      </w:r>
      <w:r w:rsidRPr="001E1874">
        <w:t xml:space="preserve"> pri posameznem kosu pohištva</w:t>
      </w:r>
      <w:r>
        <w:t xml:space="preserve"> (glej: »Rekapitulacija – ponudbeni predračun« v .</w:t>
      </w:r>
      <w:proofErr w:type="spellStart"/>
      <w:r>
        <w:t>xls</w:t>
      </w:r>
      <w:proofErr w:type="spellEnd"/>
      <w:r>
        <w:t xml:space="preserve"> formatu)</w:t>
      </w:r>
    </w:p>
    <w:p w14:paraId="1D1EA45D" w14:textId="77777777" w:rsidR="00C3659A" w:rsidRPr="001E1874" w:rsidRDefault="00C3659A" w:rsidP="008C20F8">
      <w:pPr>
        <w:pStyle w:val="Odstavekseznama"/>
        <w:numPr>
          <w:ilvl w:val="0"/>
          <w:numId w:val="36"/>
        </w:numPr>
        <w:jc w:val="both"/>
      </w:pPr>
      <w:r w:rsidRPr="001E1874">
        <w:t>barva pohištva (korpusi in fronte pohištvenih elementov): bela</w:t>
      </w:r>
    </w:p>
    <w:p w14:paraId="3B945874" w14:textId="77777777" w:rsidR="00C3659A" w:rsidRPr="001E1874" w:rsidRDefault="00C3659A" w:rsidP="008C20F8">
      <w:pPr>
        <w:pStyle w:val="Odstavekseznama"/>
        <w:numPr>
          <w:ilvl w:val="0"/>
          <w:numId w:val="36"/>
        </w:numPr>
        <w:jc w:val="both"/>
      </w:pPr>
      <w:r w:rsidRPr="001E1874">
        <w:t>MDF okrasna letev pod delovno ploščo, zaščitena z lakom, barva: podobno kot RAL 7001</w:t>
      </w:r>
    </w:p>
    <w:p w14:paraId="45123DB8" w14:textId="54A566B6" w:rsidR="00C3659A" w:rsidRPr="001E1874" w:rsidRDefault="00C3659A" w:rsidP="008C20F8">
      <w:pPr>
        <w:pStyle w:val="Odstavekseznama"/>
        <w:numPr>
          <w:ilvl w:val="0"/>
          <w:numId w:val="36"/>
        </w:numPr>
        <w:jc w:val="both"/>
      </w:pPr>
      <w:r w:rsidRPr="001E1874">
        <w:t>ročaji: kovina, prašno barvano, barva: podobno kot RAL 7001</w:t>
      </w:r>
      <w:r w:rsidR="00D317F9">
        <w:t>, tip ročajev pred dobavo uskladiti z naročnikom</w:t>
      </w:r>
    </w:p>
    <w:p w14:paraId="67D6A50A" w14:textId="77777777" w:rsidR="00C3659A" w:rsidRDefault="00C3659A" w:rsidP="008C20F8">
      <w:pPr>
        <w:pStyle w:val="Odstavekseznama"/>
        <w:numPr>
          <w:ilvl w:val="0"/>
          <w:numId w:val="36"/>
        </w:numPr>
        <w:jc w:val="both"/>
      </w:pPr>
      <w:r w:rsidRPr="001E1874">
        <w:t>podnožje: kovinsko, barva: podobno kot RAL 7001</w:t>
      </w:r>
    </w:p>
    <w:p w14:paraId="0B3BBEEA" w14:textId="005430F4" w:rsidR="00275124" w:rsidRPr="001E1874" w:rsidRDefault="00AF59C3" w:rsidP="008C20F8">
      <w:pPr>
        <w:pStyle w:val="Odstavekseznama"/>
        <w:numPr>
          <w:ilvl w:val="0"/>
          <w:numId w:val="36"/>
        </w:numPr>
        <w:jc w:val="both"/>
      </w:pPr>
      <w:r>
        <w:t>izbiro barve po RAL lestvici pred dobavo uskladiti z naročnikom</w:t>
      </w:r>
    </w:p>
    <w:p w14:paraId="308671BC" w14:textId="77777777" w:rsidR="00C3659A" w:rsidRDefault="00C3659A" w:rsidP="00C3659A">
      <w:pPr>
        <w:jc w:val="both"/>
        <w:rPr>
          <w:color w:val="FF0000"/>
        </w:rPr>
      </w:pPr>
    </w:p>
    <w:p w14:paraId="30C611DD" w14:textId="77777777" w:rsidR="00C3659A" w:rsidRPr="00992AFD" w:rsidRDefault="00C3659A" w:rsidP="00C3659A">
      <w:pPr>
        <w:jc w:val="both"/>
        <w:rPr>
          <w:u w:val="single"/>
        </w:rPr>
      </w:pPr>
      <w:r w:rsidRPr="00992AFD">
        <w:rPr>
          <w:u w:val="single"/>
        </w:rPr>
        <w:t>IZVEDBA</w:t>
      </w:r>
    </w:p>
    <w:p w14:paraId="39A81996" w14:textId="77777777" w:rsidR="00C3659A" w:rsidRPr="00C27FB9" w:rsidRDefault="00C3659A" w:rsidP="00C3659A">
      <w:pPr>
        <w:jc w:val="both"/>
        <w:rPr>
          <w:u w:val="single"/>
        </w:rPr>
      </w:pPr>
      <w:r w:rsidRPr="00C27FB9">
        <w:rPr>
          <w:u w:val="single"/>
        </w:rPr>
        <w:t xml:space="preserve">Ogrodje in fronte: </w:t>
      </w:r>
    </w:p>
    <w:p w14:paraId="00EA6238" w14:textId="0DABDA98" w:rsidR="00C3659A" w:rsidRDefault="00C3659A" w:rsidP="008C20F8">
      <w:pPr>
        <w:pStyle w:val="Odstavekseznama"/>
        <w:numPr>
          <w:ilvl w:val="0"/>
          <w:numId w:val="45"/>
        </w:numPr>
        <w:jc w:val="both"/>
      </w:pPr>
      <w:proofErr w:type="spellStart"/>
      <w:r w:rsidRPr="00992AFD">
        <w:t>iver</w:t>
      </w:r>
      <w:r>
        <w:t>al</w:t>
      </w:r>
      <w:proofErr w:type="spellEnd"/>
      <w:r w:rsidRPr="00992AFD">
        <w:t xml:space="preserve"> debelina 18-19 mm (navedeno pri vsakem kosu pohištva</w:t>
      </w:r>
      <w:r>
        <w:t>, glej: »Rekapitulacija – ponudbeni predračun« v .</w:t>
      </w:r>
      <w:proofErr w:type="spellStart"/>
      <w:r>
        <w:t>xls</w:t>
      </w:r>
      <w:proofErr w:type="spellEnd"/>
      <w:r>
        <w:t xml:space="preserve"> formatu)</w:t>
      </w:r>
      <w:r w:rsidR="00966C8D">
        <w:t xml:space="preserve">, </w:t>
      </w:r>
      <w:r w:rsidR="00E05F41">
        <w:t>odporen proti vlagi, primeren za laboratorije</w:t>
      </w:r>
    </w:p>
    <w:p w14:paraId="3AC69FD6" w14:textId="44BD9B21" w:rsidR="00C3659A" w:rsidRDefault="00CC695D" w:rsidP="008C20F8">
      <w:pPr>
        <w:pStyle w:val="Odstavekseznama"/>
        <w:numPr>
          <w:ilvl w:val="0"/>
          <w:numId w:val="45"/>
        </w:numPr>
        <w:jc w:val="both"/>
      </w:pPr>
      <w:r>
        <w:t>kovina, prašno barvana</w:t>
      </w:r>
      <w:r w:rsidR="00C3659A" w:rsidRPr="00992AFD">
        <w:t xml:space="preserve"> (navedeno pri vsakem kosu pohištva</w:t>
      </w:r>
      <w:r w:rsidR="00C3659A">
        <w:t>, glej: »Rekapitulacija – ponudbeni predračun« v .</w:t>
      </w:r>
      <w:proofErr w:type="spellStart"/>
      <w:r w:rsidR="00C3659A">
        <w:t>xls</w:t>
      </w:r>
      <w:proofErr w:type="spellEnd"/>
      <w:r w:rsidR="00C3659A">
        <w:t xml:space="preserve"> formatu)</w:t>
      </w:r>
    </w:p>
    <w:p w14:paraId="70EEB5FF" w14:textId="77777777" w:rsidR="00C3659A" w:rsidRDefault="00C3659A" w:rsidP="008C20F8">
      <w:pPr>
        <w:pStyle w:val="Odstavekseznama"/>
        <w:numPr>
          <w:ilvl w:val="0"/>
          <w:numId w:val="45"/>
        </w:numPr>
        <w:jc w:val="both"/>
      </w:pPr>
      <w:proofErr w:type="spellStart"/>
      <w:r w:rsidRPr="00992AFD">
        <w:lastRenderedPageBreak/>
        <w:t>inox</w:t>
      </w:r>
      <w:proofErr w:type="spellEnd"/>
      <w:r w:rsidRPr="00992AFD">
        <w:t xml:space="preserve"> (navedeno pri vsakem kosu pohištva</w:t>
      </w:r>
      <w:r>
        <w:t>, glej: »Rekapitulacija – ponudbeni predračun« v .</w:t>
      </w:r>
      <w:proofErr w:type="spellStart"/>
      <w:r>
        <w:t>xls</w:t>
      </w:r>
      <w:proofErr w:type="spellEnd"/>
      <w:r>
        <w:t xml:space="preserve"> formatu)</w:t>
      </w:r>
    </w:p>
    <w:p w14:paraId="10C8FA77" w14:textId="77777777" w:rsidR="00C3659A" w:rsidRPr="00992AFD" w:rsidRDefault="00C3659A" w:rsidP="00C3659A">
      <w:pPr>
        <w:ind w:left="360"/>
        <w:jc w:val="both"/>
      </w:pPr>
    </w:p>
    <w:p w14:paraId="093D6068" w14:textId="77777777" w:rsidR="00C3659A" w:rsidRDefault="00C3659A" w:rsidP="00C3659A">
      <w:pPr>
        <w:jc w:val="both"/>
        <w:rPr>
          <w:u w:val="single"/>
        </w:rPr>
      </w:pPr>
    </w:p>
    <w:p w14:paraId="12A8199A" w14:textId="444A75F3" w:rsidR="00C3659A" w:rsidRDefault="00C3659A" w:rsidP="00C3659A">
      <w:pPr>
        <w:jc w:val="both"/>
      </w:pPr>
      <w:r w:rsidRPr="00992AFD">
        <w:rPr>
          <w:u w:val="single"/>
        </w:rPr>
        <w:t>Hrbtišče</w:t>
      </w:r>
      <w:r w:rsidRPr="00992AFD">
        <w:t>: pod</w:t>
      </w:r>
      <w:r>
        <w:t xml:space="preserve"> </w:t>
      </w:r>
      <w:r w:rsidRPr="00992AFD">
        <w:t>pultni elementi</w:t>
      </w:r>
      <w:r>
        <w:t xml:space="preserve">, kjer je to potrebno </w:t>
      </w:r>
      <w:r w:rsidRPr="00992AFD">
        <w:t>za dostop do instalacij</w:t>
      </w:r>
      <w:r w:rsidR="00A1286E">
        <w:t>,</w:t>
      </w:r>
      <w:r w:rsidRPr="00992AFD">
        <w:t xml:space="preserve"> </w:t>
      </w:r>
      <w:r>
        <w:t xml:space="preserve">morajo imeti </w:t>
      </w:r>
      <w:r w:rsidRPr="00992AFD">
        <w:t>snemljiv hrbet ali vratca</w:t>
      </w:r>
    </w:p>
    <w:p w14:paraId="55EAD5AD" w14:textId="77777777" w:rsidR="00C3659A" w:rsidRDefault="00C3659A" w:rsidP="00C3659A">
      <w:pPr>
        <w:jc w:val="both"/>
        <w:rPr>
          <w:u w:val="single"/>
        </w:rPr>
      </w:pPr>
    </w:p>
    <w:p w14:paraId="2D14388C" w14:textId="77777777" w:rsidR="00C3659A" w:rsidRPr="007C6C2D" w:rsidRDefault="00C3659A" w:rsidP="00C3659A">
      <w:pPr>
        <w:jc w:val="both"/>
      </w:pPr>
      <w:r w:rsidRPr="00992AFD">
        <w:rPr>
          <w:u w:val="single"/>
        </w:rPr>
        <w:t xml:space="preserve">Vidni robovi (pri elementih iz </w:t>
      </w:r>
      <w:proofErr w:type="spellStart"/>
      <w:r w:rsidRPr="00992AFD">
        <w:rPr>
          <w:u w:val="single"/>
        </w:rPr>
        <w:t>iver</w:t>
      </w:r>
      <w:r>
        <w:rPr>
          <w:u w:val="single"/>
        </w:rPr>
        <w:t>ala</w:t>
      </w:r>
      <w:proofErr w:type="spellEnd"/>
      <w:r w:rsidRPr="00992AFD">
        <w:rPr>
          <w:u w:val="single"/>
        </w:rPr>
        <w:t>)</w:t>
      </w:r>
      <w:r w:rsidRPr="007C6C2D">
        <w:t xml:space="preserve">: ABS, 2 mm, v barvi </w:t>
      </w:r>
      <w:proofErr w:type="spellStart"/>
      <w:r w:rsidRPr="007C6C2D">
        <w:t>iverala</w:t>
      </w:r>
      <w:proofErr w:type="spellEnd"/>
    </w:p>
    <w:p w14:paraId="7BCA1F82" w14:textId="77777777" w:rsidR="00C3659A" w:rsidRPr="007C6C2D" w:rsidRDefault="00C3659A" w:rsidP="00C3659A">
      <w:pPr>
        <w:jc w:val="both"/>
      </w:pPr>
    </w:p>
    <w:p w14:paraId="1427B777" w14:textId="77777777" w:rsidR="00C3659A" w:rsidRPr="007C6C2D" w:rsidRDefault="00C3659A" w:rsidP="00C3659A">
      <w:pPr>
        <w:jc w:val="both"/>
      </w:pPr>
      <w:r w:rsidRPr="00992AFD">
        <w:rPr>
          <w:u w:val="single"/>
        </w:rPr>
        <w:t xml:space="preserve">Nevidni robovi (pri elementih iz </w:t>
      </w:r>
      <w:proofErr w:type="spellStart"/>
      <w:r w:rsidRPr="00992AFD">
        <w:rPr>
          <w:u w:val="single"/>
        </w:rPr>
        <w:t>iverala</w:t>
      </w:r>
      <w:proofErr w:type="spellEnd"/>
      <w:r w:rsidRPr="00992AFD">
        <w:rPr>
          <w:u w:val="single"/>
        </w:rPr>
        <w:t>)</w:t>
      </w:r>
      <w:r w:rsidRPr="007C6C2D">
        <w:t xml:space="preserve">: ABS, 1 mm, v barvi </w:t>
      </w:r>
      <w:proofErr w:type="spellStart"/>
      <w:r w:rsidRPr="007C6C2D">
        <w:t>iverala</w:t>
      </w:r>
      <w:proofErr w:type="spellEnd"/>
    </w:p>
    <w:p w14:paraId="52B5FFCF" w14:textId="77777777" w:rsidR="00C3659A" w:rsidRDefault="00C3659A" w:rsidP="00C3659A">
      <w:pPr>
        <w:jc w:val="both"/>
        <w:rPr>
          <w:highlight w:val="green"/>
        </w:rPr>
      </w:pPr>
    </w:p>
    <w:p w14:paraId="2B238F27" w14:textId="77777777" w:rsidR="00C3659A" w:rsidRPr="00992AFD" w:rsidRDefault="00C3659A" w:rsidP="00C3659A">
      <w:pPr>
        <w:jc w:val="both"/>
      </w:pPr>
      <w:r>
        <w:rPr>
          <w:u w:val="single"/>
        </w:rPr>
        <w:t>Predali:</w:t>
      </w:r>
      <w:r w:rsidRPr="00992AFD">
        <w:t xml:space="preserve"> z vgrajenim blažilcem za mehko zapiranje, nosilnost 40 kg </w:t>
      </w:r>
    </w:p>
    <w:p w14:paraId="0E3794AD" w14:textId="77777777" w:rsidR="00C3659A" w:rsidRDefault="00C3659A" w:rsidP="00C3659A">
      <w:pPr>
        <w:jc w:val="both"/>
      </w:pPr>
    </w:p>
    <w:p w14:paraId="054F6B98" w14:textId="77777777" w:rsidR="00C3659A" w:rsidRPr="00992AFD" w:rsidRDefault="00C3659A" w:rsidP="00C3659A">
      <w:pPr>
        <w:jc w:val="both"/>
      </w:pPr>
      <w:r w:rsidRPr="00EC098B">
        <w:rPr>
          <w:u w:val="single"/>
        </w:rPr>
        <w:t>Police</w:t>
      </w:r>
      <w:r w:rsidRPr="00992AFD">
        <w:t xml:space="preserve">: </w:t>
      </w:r>
      <w:r>
        <w:t xml:space="preserve">nastavljive po </w:t>
      </w:r>
      <w:r w:rsidRPr="00992AFD">
        <w:t>višin</w:t>
      </w:r>
      <w:r>
        <w:t>i</w:t>
      </w:r>
      <w:r w:rsidRPr="00992AFD">
        <w:t>, s sistemom proti nenamernemu izvlečenju</w:t>
      </w:r>
    </w:p>
    <w:p w14:paraId="52DF6947" w14:textId="77777777" w:rsidR="00C3659A" w:rsidRPr="00992AFD" w:rsidRDefault="00C3659A" w:rsidP="00C3659A">
      <w:pPr>
        <w:jc w:val="both"/>
      </w:pPr>
    </w:p>
    <w:p w14:paraId="5FD6B86F" w14:textId="77777777" w:rsidR="00C3659A" w:rsidRDefault="00C3659A" w:rsidP="00C3659A">
      <w:pPr>
        <w:jc w:val="both"/>
      </w:pPr>
      <w:r w:rsidRPr="00EC098B">
        <w:rPr>
          <w:u w:val="single"/>
        </w:rPr>
        <w:t>Odmičn</w:t>
      </w:r>
      <w:r>
        <w:rPr>
          <w:u w:val="single"/>
        </w:rPr>
        <w:t>e</w:t>
      </w:r>
      <w:r w:rsidRPr="00EC098B">
        <w:rPr>
          <w:u w:val="single"/>
        </w:rPr>
        <w:t xml:space="preserve"> spon</w:t>
      </w:r>
      <w:r>
        <w:rPr>
          <w:u w:val="single"/>
        </w:rPr>
        <w:t>e</w:t>
      </w:r>
      <w:r w:rsidRPr="00992AFD">
        <w:t>: kovin</w:t>
      </w:r>
      <w:r>
        <w:t>ske</w:t>
      </w:r>
      <w:r w:rsidRPr="00992AFD">
        <w:t>, mehko zapiranje</w:t>
      </w:r>
      <w:r>
        <w:t>,</w:t>
      </w:r>
      <w:r w:rsidRPr="00992AFD">
        <w:t xml:space="preserve"> sistem montaže in demontaže na »</w:t>
      </w:r>
      <w:proofErr w:type="spellStart"/>
      <w:r w:rsidRPr="00992AFD">
        <w:t>clip</w:t>
      </w:r>
      <w:proofErr w:type="spellEnd"/>
      <w:r w:rsidRPr="00992AFD">
        <w:t>«</w:t>
      </w:r>
    </w:p>
    <w:p w14:paraId="4B6E6CE4" w14:textId="77777777" w:rsidR="00C3659A" w:rsidRPr="00992AFD" w:rsidRDefault="00C3659A" w:rsidP="00C3659A">
      <w:pPr>
        <w:jc w:val="both"/>
      </w:pPr>
    </w:p>
    <w:p w14:paraId="66543640" w14:textId="77777777" w:rsidR="00C3659A" w:rsidRDefault="00C3659A" w:rsidP="00C3659A">
      <w:pPr>
        <w:jc w:val="both"/>
      </w:pPr>
      <w:r w:rsidRPr="00EC098B">
        <w:rPr>
          <w:u w:val="single"/>
        </w:rPr>
        <w:t xml:space="preserve">Kolesa mobilnih </w:t>
      </w:r>
      <w:r>
        <w:rPr>
          <w:u w:val="single"/>
        </w:rPr>
        <w:t>predalnikov</w:t>
      </w:r>
      <w:r w:rsidRPr="00992AFD">
        <w:t xml:space="preserve">: </w:t>
      </w:r>
    </w:p>
    <w:p w14:paraId="47B223C5" w14:textId="2F49C678" w:rsidR="00C3659A" w:rsidRPr="00992AFD" w:rsidRDefault="00C3659A" w:rsidP="008C20F8">
      <w:pPr>
        <w:pStyle w:val="Odstavekseznama"/>
        <w:numPr>
          <w:ilvl w:val="0"/>
          <w:numId w:val="40"/>
        </w:numPr>
        <w:jc w:val="both"/>
      </w:pPr>
      <w:r w:rsidRPr="00992AFD">
        <w:t>dvojna kolesa, mehka tekalna površina, nosilnost 60 kg na kolesce, možnost zaustavitve</w:t>
      </w:r>
      <w:r>
        <w:t xml:space="preserve">; dodatno EDS kolesca v prostorih </w:t>
      </w:r>
      <w:r w:rsidR="00042F0D">
        <w:t>z interno oznako</w:t>
      </w:r>
      <w:r>
        <w:t xml:space="preserve">: </w:t>
      </w:r>
      <w:r w:rsidRPr="00992AFD">
        <w:t>008-</w:t>
      </w:r>
      <w:r w:rsidR="007A0921">
        <w:t>1, 008-2, 008-3</w:t>
      </w:r>
      <w:r w:rsidRPr="00992AFD">
        <w:t>, 107, 109)</w:t>
      </w:r>
    </w:p>
    <w:p w14:paraId="18131356" w14:textId="77777777" w:rsidR="00C3659A" w:rsidRPr="00992AFD" w:rsidRDefault="00C3659A" w:rsidP="00C3659A">
      <w:pPr>
        <w:jc w:val="both"/>
      </w:pPr>
    </w:p>
    <w:p w14:paraId="2ED98AC2" w14:textId="77777777" w:rsidR="00C3659A" w:rsidRDefault="00C3659A" w:rsidP="00C3659A">
      <w:pPr>
        <w:jc w:val="both"/>
      </w:pPr>
      <w:r w:rsidRPr="00EC098B">
        <w:rPr>
          <w:u w:val="single"/>
        </w:rPr>
        <w:t>Vidni stranski zaključki</w:t>
      </w:r>
      <w:r>
        <w:t xml:space="preserve"> (ličnice)</w:t>
      </w:r>
      <w:r w:rsidRPr="00992AFD">
        <w:t xml:space="preserve">: </w:t>
      </w:r>
    </w:p>
    <w:p w14:paraId="6AACF703" w14:textId="77777777" w:rsidR="00C3659A" w:rsidRDefault="00C3659A" w:rsidP="008C20F8">
      <w:pPr>
        <w:pStyle w:val="Odstavekseznama"/>
        <w:numPr>
          <w:ilvl w:val="0"/>
          <w:numId w:val="42"/>
        </w:numPr>
        <w:jc w:val="both"/>
      </w:pPr>
      <w:proofErr w:type="spellStart"/>
      <w:r w:rsidRPr="00992AFD">
        <w:t>iver</w:t>
      </w:r>
      <w:r>
        <w:t>al</w:t>
      </w:r>
      <w:proofErr w:type="spellEnd"/>
      <w:r w:rsidRPr="00992AFD">
        <w:t xml:space="preserve"> </w:t>
      </w:r>
      <w:r>
        <w:t xml:space="preserve">pri elementih iz </w:t>
      </w:r>
      <w:proofErr w:type="spellStart"/>
      <w:r>
        <w:t>iverala</w:t>
      </w:r>
      <w:proofErr w:type="spellEnd"/>
    </w:p>
    <w:p w14:paraId="088D1352" w14:textId="42D363EE" w:rsidR="00C3659A" w:rsidRDefault="009650B6" w:rsidP="008C20F8">
      <w:pPr>
        <w:pStyle w:val="Odstavekseznama"/>
        <w:numPr>
          <w:ilvl w:val="0"/>
          <w:numId w:val="41"/>
        </w:numPr>
        <w:jc w:val="both"/>
      </w:pPr>
      <w:r>
        <w:t>kovina prašno barvana</w:t>
      </w:r>
      <w:r w:rsidR="00C3659A" w:rsidRPr="00992AFD">
        <w:t xml:space="preserve"> </w:t>
      </w:r>
      <w:r w:rsidR="00C3659A">
        <w:t xml:space="preserve">pri elementih iz </w:t>
      </w:r>
      <w:r w:rsidR="004344CF">
        <w:t>kovine</w:t>
      </w:r>
    </w:p>
    <w:p w14:paraId="272AF37A" w14:textId="77777777" w:rsidR="00C3659A" w:rsidRPr="00992AFD" w:rsidRDefault="00C3659A" w:rsidP="00C3659A">
      <w:pPr>
        <w:jc w:val="both"/>
      </w:pPr>
    </w:p>
    <w:p w14:paraId="35CB5C1F" w14:textId="77777777" w:rsidR="00C3659A" w:rsidRPr="002A6216" w:rsidRDefault="00C3659A" w:rsidP="00C3659A">
      <w:pPr>
        <w:jc w:val="both"/>
        <w:rPr>
          <w:u w:val="single"/>
        </w:rPr>
      </w:pPr>
      <w:r w:rsidRPr="002A6216">
        <w:rPr>
          <w:u w:val="single"/>
        </w:rPr>
        <w:t xml:space="preserve">PODNOŽJE </w:t>
      </w:r>
    </w:p>
    <w:p w14:paraId="5599F211" w14:textId="77777777" w:rsidR="00C3659A" w:rsidRDefault="00C3659A" w:rsidP="008C20F8">
      <w:pPr>
        <w:pStyle w:val="Odstavekseznama"/>
        <w:numPr>
          <w:ilvl w:val="0"/>
          <w:numId w:val="45"/>
        </w:numPr>
        <w:jc w:val="both"/>
      </w:pPr>
      <w:r>
        <w:t>J</w:t>
      </w:r>
      <w:r w:rsidRPr="002A6216">
        <w:t>ekleni profili škatlastega prereza 40/60, v obliki črke C, U in A z jeklenimi horizontalnimi povezovalnimi prečkami</w:t>
      </w:r>
      <w:r>
        <w:t xml:space="preserve">, </w:t>
      </w:r>
      <w:r w:rsidRPr="002A6216">
        <w:t xml:space="preserve">z višinsko nastavljivimi </w:t>
      </w:r>
      <w:proofErr w:type="spellStart"/>
      <w:r w:rsidRPr="002A6216">
        <w:t>nivelirnimi</w:t>
      </w:r>
      <w:proofErr w:type="spellEnd"/>
      <w:r w:rsidRPr="002A6216">
        <w:t xml:space="preserve"> nogicami</w:t>
      </w:r>
      <w:r>
        <w:t xml:space="preserve"> / čepi</w:t>
      </w:r>
      <w:r w:rsidRPr="002A6216">
        <w:t xml:space="preserve"> (</w:t>
      </w:r>
      <w:r>
        <w:t xml:space="preserve">vrsta podnožja </w:t>
      </w:r>
      <w:r w:rsidRPr="002A6216">
        <w:t>naveden</w:t>
      </w:r>
      <w:r>
        <w:t>a</w:t>
      </w:r>
      <w:r w:rsidRPr="002A6216">
        <w:t xml:space="preserve"> pri posameznem kosu pohištva</w:t>
      </w:r>
      <w:r>
        <w:t>, glej: »Rekapitulacija – ponudbeni predračun« v .</w:t>
      </w:r>
      <w:proofErr w:type="spellStart"/>
      <w:r>
        <w:t>xls</w:t>
      </w:r>
      <w:proofErr w:type="spellEnd"/>
      <w:r>
        <w:t xml:space="preserve"> formatu)</w:t>
      </w:r>
    </w:p>
    <w:p w14:paraId="0DE86A18" w14:textId="77777777" w:rsidR="00C3659A" w:rsidRDefault="00C3659A" w:rsidP="00C3659A">
      <w:pPr>
        <w:jc w:val="both"/>
        <w:rPr>
          <w:color w:val="FF0000"/>
        </w:rPr>
      </w:pPr>
    </w:p>
    <w:p w14:paraId="283ACE1F" w14:textId="77777777" w:rsidR="00C3659A" w:rsidRPr="00E74739" w:rsidRDefault="00C3659A" w:rsidP="00C3659A">
      <w:pPr>
        <w:jc w:val="both"/>
        <w:rPr>
          <w:u w:val="single"/>
        </w:rPr>
      </w:pPr>
      <w:r w:rsidRPr="00E74739">
        <w:rPr>
          <w:u w:val="single"/>
        </w:rPr>
        <w:t>MEDIJSKE CELICE ZA ELEKTRIKO</w:t>
      </w:r>
    </w:p>
    <w:p w14:paraId="730245F6" w14:textId="77777777" w:rsidR="00C3659A" w:rsidRPr="00E74739" w:rsidRDefault="00C3659A" w:rsidP="008C20F8">
      <w:pPr>
        <w:pStyle w:val="Odstavekseznama"/>
        <w:numPr>
          <w:ilvl w:val="0"/>
          <w:numId w:val="37"/>
        </w:numPr>
        <w:jc w:val="both"/>
      </w:pPr>
      <w:r w:rsidRPr="00E74739">
        <w:t>material: kovina</w:t>
      </w:r>
    </w:p>
    <w:p w14:paraId="3942F23E" w14:textId="4C683E8B" w:rsidR="00C3659A" w:rsidRPr="00E74739" w:rsidRDefault="00C3659A" w:rsidP="008C20F8">
      <w:pPr>
        <w:pStyle w:val="Odstavekseznama"/>
        <w:numPr>
          <w:ilvl w:val="0"/>
          <w:numId w:val="37"/>
        </w:numPr>
        <w:jc w:val="both"/>
      </w:pPr>
      <w:r w:rsidRPr="00E74739">
        <w:t xml:space="preserve">barva: prašno barvano, podobno kot RAL </w:t>
      </w:r>
      <w:r w:rsidR="00042F0D">
        <w:t>7001</w:t>
      </w:r>
    </w:p>
    <w:p w14:paraId="5854025F" w14:textId="77777777" w:rsidR="00C3659A" w:rsidRDefault="00C3659A" w:rsidP="00C3659A">
      <w:pPr>
        <w:jc w:val="both"/>
        <w:rPr>
          <w:color w:val="FF0000"/>
        </w:rPr>
      </w:pPr>
    </w:p>
    <w:p w14:paraId="29EBEC27" w14:textId="77777777" w:rsidR="00C3659A" w:rsidRPr="00E47EA5" w:rsidRDefault="00C3659A" w:rsidP="00C3659A">
      <w:pPr>
        <w:jc w:val="both"/>
        <w:rPr>
          <w:u w:val="single"/>
        </w:rPr>
      </w:pPr>
      <w:r w:rsidRPr="00E47EA5">
        <w:rPr>
          <w:u w:val="single"/>
        </w:rPr>
        <w:t>DELOVN</w:t>
      </w:r>
      <w:r>
        <w:rPr>
          <w:u w:val="single"/>
        </w:rPr>
        <w:t xml:space="preserve">I </w:t>
      </w:r>
      <w:r w:rsidRPr="002B40AF">
        <w:rPr>
          <w:u w:val="single"/>
        </w:rPr>
        <w:t xml:space="preserve">PULTI </w:t>
      </w:r>
    </w:p>
    <w:p w14:paraId="5ACF4E63" w14:textId="77777777" w:rsidR="00C3659A" w:rsidRPr="00E47EA5" w:rsidRDefault="00C3659A" w:rsidP="00C3659A">
      <w:pPr>
        <w:jc w:val="both"/>
        <w:rPr>
          <w:u w:val="single"/>
        </w:rPr>
      </w:pPr>
      <w:r w:rsidRPr="00E47EA5">
        <w:rPr>
          <w:u w:val="single"/>
        </w:rPr>
        <w:t xml:space="preserve">Splošne tehnične lastnosti za vse delovne </w:t>
      </w:r>
      <w:r>
        <w:rPr>
          <w:u w:val="single"/>
        </w:rPr>
        <w:t>pulte</w:t>
      </w:r>
      <w:r w:rsidRPr="00E47EA5">
        <w:rPr>
          <w:u w:val="single"/>
        </w:rPr>
        <w:t xml:space="preserve">: </w:t>
      </w:r>
    </w:p>
    <w:p w14:paraId="5DFF0AF9" w14:textId="77777777" w:rsidR="00C3659A" w:rsidRPr="00E47EA5" w:rsidRDefault="00C3659A" w:rsidP="008C20F8">
      <w:pPr>
        <w:pStyle w:val="Odstavekseznama"/>
        <w:numPr>
          <w:ilvl w:val="0"/>
          <w:numId w:val="39"/>
        </w:numPr>
        <w:jc w:val="both"/>
      </w:pPr>
      <w:r w:rsidRPr="00E47EA5">
        <w:t>delovn</w:t>
      </w:r>
      <w:r>
        <w:t>i</w:t>
      </w:r>
      <w:r w:rsidRPr="00E47EA5">
        <w:t xml:space="preserve"> p</w:t>
      </w:r>
      <w:r>
        <w:t>ultu</w:t>
      </w:r>
      <w:r w:rsidRPr="00E47EA5">
        <w:t xml:space="preserve"> morajo biti prilagojen</w:t>
      </w:r>
      <w:r>
        <w:t>i</w:t>
      </w:r>
      <w:r w:rsidRPr="00E47EA5">
        <w:t xml:space="preserve"> dimenzijam prostorov</w:t>
      </w:r>
    </w:p>
    <w:p w14:paraId="1C54D896" w14:textId="77777777" w:rsidR="00C3659A" w:rsidRPr="00E47EA5" w:rsidRDefault="00C3659A" w:rsidP="008C20F8">
      <w:pPr>
        <w:pStyle w:val="Odstavekseznama"/>
        <w:numPr>
          <w:ilvl w:val="0"/>
          <w:numId w:val="39"/>
        </w:numPr>
        <w:jc w:val="both"/>
      </w:pPr>
      <w:r w:rsidRPr="00E47EA5">
        <w:t>delovn</w:t>
      </w:r>
      <w:r>
        <w:t>i</w:t>
      </w:r>
      <w:r w:rsidRPr="00E47EA5">
        <w:t xml:space="preserve"> p</w:t>
      </w:r>
      <w:r>
        <w:t>ulti</w:t>
      </w:r>
      <w:r w:rsidRPr="00E47EA5">
        <w:t xml:space="preserve"> morajo vsebovati čim manj spojev</w:t>
      </w:r>
    </w:p>
    <w:p w14:paraId="7E05BC11" w14:textId="77777777" w:rsidR="00C3659A" w:rsidRPr="00E47EA5" w:rsidRDefault="00C3659A" w:rsidP="008C20F8">
      <w:pPr>
        <w:pStyle w:val="Odstavekseznama"/>
        <w:numPr>
          <w:ilvl w:val="0"/>
          <w:numId w:val="39"/>
        </w:numPr>
        <w:jc w:val="both"/>
      </w:pPr>
      <w:r w:rsidRPr="00E47EA5">
        <w:t>vsi spoji morajo biti zatesnjeni s tesnilno maso enake oz. čim bolj podobne barve kot delovn</w:t>
      </w:r>
      <w:r>
        <w:t>i</w:t>
      </w:r>
      <w:r w:rsidRPr="00E47EA5">
        <w:t xml:space="preserve"> p</w:t>
      </w:r>
      <w:r>
        <w:t>ulti</w:t>
      </w:r>
    </w:p>
    <w:p w14:paraId="3D0CE69D" w14:textId="77777777" w:rsidR="00C3659A" w:rsidRPr="00E47EA5" w:rsidRDefault="00C3659A" w:rsidP="008C20F8">
      <w:pPr>
        <w:pStyle w:val="Odstavekseznama"/>
        <w:numPr>
          <w:ilvl w:val="0"/>
          <w:numId w:val="39"/>
        </w:numPr>
        <w:jc w:val="both"/>
      </w:pPr>
      <w:r w:rsidRPr="00E47EA5">
        <w:t>tesnilna masa mora biti odporna na kisline in baze</w:t>
      </w:r>
    </w:p>
    <w:p w14:paraId="32F7FA6A" w14:textId="77777777" w:rsidR="00C3659A" w:rsidRPr="00E47EA5" w:rsidRDefault="00C3659A" w:rsidP="008C20F8">
      <w:pPr>
        <w:pStyle w:val="Odstavekseznama"/>
        <w:numPr>
          <w:ilvl w:val="0"/>
          <w:numId w:val="39"/>
        </w:numPr>
        <w:jc w:val="both"/>
      </w:pPr>
      <w:r w:rsidRPr="00E47EA5">
        <w:t>ponudnik mora v ponudbi upoštevati ceno izrezov pri posameznih kosih</w:t>
      </w:r>
    </w:p>
    <w:p w14:paraId="6E4E8521" w14:textId="77777777" w:rsidR="00C3659A" w:rsidRPr="00E47EA5" w:rsidRDefault="00C3659A" w:rsidP="00C3659A">
      <w:pPr>
        <w:jc w:val="both"/>
        <w:rPr>
          <w:u w:val="single"/>
        </w:rPr>
      </w:pPr>
    </w:p>
    <w:p w14:paraId="55562DE9" w14:textId="77777777" w:rsidR="00C3659A" w:rsidRPr="00E47EA5" w:rsidRDefault="00C3659A" w:rsidP="00C3659A">
      <w:pPr>
        <w:jc w:val="both"/>
        <w:rPr>
          <w:u w:val="single"/>
        </w:rPr>
      </w:pPr>
      <w:r w:rsidRPr="00E47EA5">
        <w:rPr>
          <w:u w:val="single"/>
        </w:rPr>
        <w:t>Posebne tehnične lastnosti glede na material delovn</w:t>
      </w:r>
      <w:r>
        <w:rPr>
          <w:u w:val="single"/>
        </w:rPr>
        <w:t>ih</w:t>
      </w:r>
      <w:r w:rsidRPr="00E47EA5">
        <w:rPr>
          <w:u w:val="single"/>
        </w:rPr>
        <w:t xml:space="preserve"> p</w:t>
      </w:r>
      <w:r>
        <w:rPr>
          <w:u w:val="single"/>
        </w:rPr>
        <w:t>ultov</w:t>
      </w:r>
      <w:r w:rsidRPr="00E47EA5">
        <w:rPr>
          <w:u w:val="single"/>
        </w:rPr>
        <w:t>:</w:t>
      </w:r>
    </w:p>
    <w:p w14:paraId="662C2546" w14:textId="030CE777" w:rsidR="00C3659A" w:rsidRPr="00E47EA5" w:rsidRDefault="00C3659A" w:rsidP="008C20F8">
      <w:pPr>
        <w:pStyle w:val="Odstavekseznama"/>
        <w:numPr>
          <w:ilvl w:val="0"/>
          <w:numId w:val="38"/>
        </w:numPr>
        <w:jc w:val="both"/>
      </w:pPr>
      <w:r w:rsidRPr="00E47EA5">
        <w:t>material: HPL</w:t>
      </w:r>
      <w:r>
        <w:t xml:space="preserve"> </w:t>
      </w:r>
      <w:r w:rsidRPr="00E47EA5">
        <w:t>– debelina 16 mm</w:t>
      </w:r>
      <w:r w:rsidR="00316FF0">
        <w:t xml:space="preserve"> – 20 mm</w:t>
      </w:r>
      <w:r w:rsidRPr="00E47EA5">
        <w:t xml:space="preserve">, barva </w:t>
      </w:r>
      <w:r>
        <w:t>bela</w:t>
      </w:r>
    </w:p>
    <w:p w14:paraId="469EE245" w14:textId="77777777" w:rsidR="00C3659A" w:rsidRPr="00E47EA5" w:rsidRDefault="00C3659A" w:rsidP="008C20F8">
      <w:pPr>
        <w:pStyle w:val="Odstavekseznama"/>
        <w:numPr>
          <w:ilvl w:val="0"/>
          <w:numId w:val="38"/>
        </w:numPr>
        <w:jc w:val="both"/>
      </w:pPr>
      <w:r w:rsidRPr="00E47EA5">
        <w:t>material: INOX – debelina 30 mm</w:t>
      </w:r>
    </w:p>
    <w:p w14:paraId="585B43DC" w14:textId="77777777" w:rsidR="00C3659A" w:rsidRPr="00E47EA5" w:rsidRDefault="00C3659A" w:rsidP="008C20F8">
      <w:pPr>
        <w:pStyle w:val="Odstavekseznama"/>
        <w:numPr>
          <w:ilvl w:val="0"/>
          <w:numId w:val="38"/>
        </w:numPr>
        <w:jc w:val="both"/>
      </w:pPr>
      <w:r w:rsidRPr="00E47EA5">
        <w:t xml:space="preserve">material: </w:t>
      </w:r>
      <w:proofErr w:type="spellStart"/>
      <w:r w:rsidRPr="00E47EA5">
        <w:t>Ultrapas</w:t>
      </w:r>
      <w:proofErr w:type="spellEnd"/>
      <w:r w:rsidRPr="00E47EA5">
        <w:t xml:space="preserve"> </w:t>
      </w:r>
      <w:proofErr w:type="spellStart"/>
      <w:r w:rsidRPr="00E47EA5">
        <w:t>postforming</w:t>
      </w:r>
      <w:proofErr w:type="spellEnd"/>
      <w:r w:rsidRPr="00E47EA5">
        <w:t xml:space="preserve"> – debelina 38 mm</w:t>
      </w:r>
      <w:r>
        <w:t xml:space="preserve">, barva bela </w:t>
      </w:r>
    </w:p>
    <w:p w14:paraId="4047441C" w14:textId="57F818CE" w:rsidR="00C3659A" w:rsidRPr="00E47EA5" w:rsidRDefault="00C3659A" w:rsidP="008C20F8">
      <w:pPr>
        <w:pStyle w:val="Odstavekseznama"/>
        <w:numPr>
          <w:ilvl w:val="0"/>
          <w:numId w:val="38"/>
        </w:numPr>
        <w:jc w:val="both"/>
      </w:pPr>
      <w:r w:rsidRPr="00E47EA5">
        <w:t xml:space="preserve">material: Monolitna tehnična keramika – debelina </w:t>
      </w:r>
      <w:r w:rsidR="006F1F33">
        <w:t xml:space="preserve">med </w:t>
      </w:r>
      <w:r w:rsidR="009265C7">
        <w:t>25</w:t>
      </w:r>
      <w:r w:rsidR="00792ED4">
        <w:t xml:space="preserve"> in </w:t>
      </w:r>
      <w:r w:rsidRPr="00E47EA5">
        <w:t xml:space="preserve">35 mm, s </w:t>
      </w:r>
      <w:proofErr w:type="spellStart"/>
      <w:r w:rsidRPr="00E47EA5">
        <w:t>protirazlivno</w:t>
      </w:r>
      <w:proofErr w:type="spellEnd"/>
      <w:r w:rsidRPr="00E47EA5">
        <w:t xml:space="preserve"> obrobo po celotnem obodu</w:t>
      </w:r>
      <w:r>
        <w:t>, barva bela</w:t>
      </w:r>
    </w:p>
    <w:p w14:paraId="090CC350" w14:textId="77777777" w:rsidR="00C3659A" w:rsidRDefault="00C3659A" w:rsidP="00C3659A">
      <w:pPr>
        <w:jc w:val="both"/>
      </w:pPr>
    </w:p>
    <w:p w14:paraId="49AD7F12" w14:textId="77777777" w:rsidR="00C3659A" w:rsidRDefault="00C3659A" w:rsidP="008C20F8">
      <w:pPr>
        <w:pStyle w:val="Odstavekseznama"/>
        <w:numPr>
          <w:ilvl w:val="0"/>
          <w:numId w:val="24"/>
        </w:numPr>
        <w:jc w:val="both"/>
        <w:rPr>
          <w:b/>
          <w:bCs/>
          <w:sz w:val="24"/>
        </w:rPr>
      </w:pPr>
      <w:r>
        <w:rPr>
          <w:b/>
          <w:bCs/>
          <w:sz w:val="24"/>
        </w:rPr>
        <w:t xml:space="preserve">LABORATORIJSKI </w:t>
      </w:r>
      <w:r w:rsidRPr="009F3DFE">
        <w:rPr>
          <w:b/>
          <w:bCs/>
          <w:sz w:val="24"/>
        </w:rPr>
        <w:t>STOLI</w:t>
      </w:r>
    </w:p>
    <w:p w14:paraId="1FF0B96C" w14:textId="77777777" w:rsidR="00C3659A" w:rsidRPr="00DA456F" w:rsidRDefault="00C3659A" w:rsidP="00C3659A">
      <w:pPr>
        <w:pStyle w:val="Odstavekseznama"/>
        <w:ind w:left="360"/>
        <w:jc w:val="both"/>
      </w:pPr>
      <w:r w:rsidRPr="00DA456F">
        <w:t>Morajo izpolnjevati naslednje tehnične lastnosti:</w:t>
      </w:r>
    </w:p>
    <w:p w14:paraId="71061C94" w14:textId="73F755F3" w:rsidR="00C3659A" w:rsidRDefault="00C3659A" w:rsidP="008C20F8">
      <w:pPr>
        <w:pStyle w:val="Odstavekseznama"/>
        <w:numPr>
          <w:ilvl w:val="0"/>
          <w:numId w:val="21"/>
        </w:numPr>
        <w:jc w:val="both"/>
      </w:pPr>
      <w:r>
        <w:t xml:space="preserve">višina sedišča (za sedeče delo): </w:t>
      </w:r>
      <w:r w:rsidRPr="006F6883">
        <w:t>44</w:t>
      </w:r>
      <w:r>
        <w:t xml:space="preserve"> - </w:t>
      </w:r>
      <w:r w:rsidRPr="006F6883">
        <w:t xml:space="preserve">57 </w:t>
      </w:r>
      <w:r>
        <w:t>c</w:t>
      </w:r>
      <w:r w:rsidRPr="006F6883">
        <w:t>m</w:t>
      </w:r>
      <w:r w:rsidR="00206D37">
        <w:t xml:space="preserve">, </w:t>
      </w:r>
      <w:r w:rsidR="00206D37" w:rsidRPr="00206D37">
        <w:rPr>
          <w:b/>
          <w:bCs/>
          <w:color w:val="00B050"/>
        </w:rPr>
        <w:t>dopusten je tudi razpon med 38 – 51,5 cm</w:t>
      </w:r>
    </w:p>
    <w:p w14:paraId="12834A63" w14:textId="30A10614" w:rsidR="00C3659A" w:rsidRDefault="00C3659A" w:rsidP="008C20F8">
      <w:pPr>
        <w:pStyle w:val="Odstavekseznama"/>
        <w:numPr>
          <w:ilvl w:val="0"/>
          <w:numId w:val="21"/>
        </w:numPr>
        <w:jc w:val="both"/>
      </w:pPr>
      <w:r>
        <w:t xml:space="preserve">višina sedišča (za stoječe delo): </w:t>
      </w:r>
      <w:r w:rsidRPr="006F6883">
        <w:t>56</w:t>
      </w:r>
      <w:r>
        <w:t xml:space="preserve"> - </w:t>
      </w:r>
      <w:r w:rsidRPr="006F6883">
        <w:t xml:space="preserve">84 </w:t>
      </w:r>
      <w:r>
        <w:t>c</w:t>
      </w:r>
      <w:r w:rsidRPr="006F6883">
        <w:t>m</w:t>
      </w:r>
      <w:r w:rsidR="00206D37">
        <w:t xml:space="preserve">, </w:t>
      </w:r>
      <w:r w:rsidR="00206D37" w:rsidRPr="00206D37">
        <w:rPr>
          <w:b/>
          <w:bCs/>
          <w:color w:val="00B050"/>
        </w:rPr>
        <w:t xml:space="preserve">dopusten je tudi razpon med </w:t>
      </w:r>
      <w:r w:rsidR="00231367">
        <w:rPr>
          <w:b/>
          <w:bCs/>
          <w:color w:val="00B050"/>
        </w:rPr>
        <w:t>56</w:t>
      </w:r>
      <w:r w:rsidR="00206D37" w:rsidRPr="00206D37">
        <w:rPr>
          <w:b/>
          <w:bCs/>
          <w:color w:val="00B050"/>
        </w:rPr>
        <w:t xml:space="preserve"> – </w:t>
      </w:r>
      <w:r w:rsidR="00231367">
        <w:rPr>
          <w:b/>
          <w:bCs/>
          <w:color w:val="00B050"/>
        </w:rPr>
        <w:t>82</w:t>
      </w:r>
      <w:r w:rsidR="00206D37" w:rsidRPr="00206D37">
        <w:rPr>
          <w:b/>
          <w:bCs/>
          <w:color w:val="00B050"/>
        </w:rPr>
        <w:t xml:space="preserve"> cm</w:t>
      </w:r>
    </w:p>
    <w:p w14:paraId="51C96BBD" w14:textId="77777777" w:rsidR="00C3659A" w:rsidRDefault="00C3659A" w:rsidP="008C20F8">
      <w:pPr>
        <w:pStyle w:val="Odstavekseznama"/>
        <w:numPr>
          <w:ilvl w:val="0"/>
          <w:numId w:val="21"/>
        </w:numPr>
        <w:jc w:val="both"/>
      </w:pPr>
      <w:r>
        <w:t>material s</w:t>
      </w:r>
      <w:r w:rsidRPr="006F6883">
        <w:t>ed</w:t>
      </w:r>
      <w:r>
        <w:t>išča</w:t>
      </w:r>
      <w:r w:rsidRPr="006F6883">
        <w:t xml:space="preserve"> in naslonjal</w:t>
      </w:r>
      <w:r>
        <w:t>a</w:t>
      </w:r>
      <w:r w:rsidRPr="006F6883">
        <w:t>: PUR</w:t>
      </w:r>
      <w:r>
        <w:t xml:space="preserve"> </w:t>
      </w:r>
      <w:r w:rsidRPr="006F6883">
        <w:t xml:space="preserve">integralna pena </w:t>
      </w:r>
    </w:p>
    <w:p w14:paraId="37371F35" w14:textId="77777777" w:rsidR="00C3659A" w:rsidRDefault="00C3659A" w:rsidP="008C20F8">
      <w:pPr>
        <w:pStyle w:val="Odstavekseznama"/>
        <w:numPr>
          <w:ilvl w:val="0"/>
          <w:numId w:val="21"/>
        </w:numPr>
        <w:jc w:val="both"/>
      </w:pPr>
      <w:r>
        <w:t>barva sedišča in naslonjala: črna</w:t>
      </w:r>
    </w:p>
    <w:p w14:paraId="58B4FD28" w14:textId="77777777" w:rsidR="00C3659A" w:rsidRDefault="00C3659A" w:rsidP="008C20F8">
      <w:pPr>
        <w:pStyle w:val="Odstavekseznama"/>
        <w:numPr>
          <w:ilvl w:val="0"/>
          <w:numId w:val="21"/>
        </w:numPr>
        <w:jc w:val="both"/>
      </w:pPr>
      <w:r w:rsidRPr="006F6883">
        <w:t>podnožj</w:t>
      </w:r>
      <w:r>
        <w:t>e</w:t>
      </w:r>
      <w:r w:rsidRPr="006F6883">
        <w:t>: kovinsk</w:t>
      </w:r>
      <w:r>
        <w:t>o srebrno</w:t>
      </w:r>
      <w:r w:rsidRPr="006F6883">
        <w:t>, kromiran</w:t>
      </w:r>
      <w:r>
        <w:t>o</w:t>
      </w:r>
    </w:p>
    <w:p w14:paraId="3260DD9F" w14:textId="77777777" w:rsidR="00C3659A" w:rsidRDefault="00C3659A" w:rsidP="008C20F8">
      <w:pPr>
        <w:pStyle w:val="Odstavekseznama"/>
        <w:numPr>
          <w:ilvl w:val="0"/>
          <w:numId w:val="21"/>
        </w:numPr>
        <w:jc w:val="both"/>
      </w:pPr>
      <w:r w:rsidRPr="006F6883">
        <w:t>kolesa: gumirana</w:t>
      </w:r>
      <w:r>
        <w:t>,</w:t>
      </w:r>
      <w:r w:rsidRPr="006F6883">
        <w:t xml:space="preserve"> tekalna površina</w:t>
      </w:r>
    </w:p>
    <w:p w14:paraId="4922DA6D" w14:textId="77777777" w:rsidR="00C3659A" w:rsidRDefault="00C3659A" w:rsidP="008C20F8">
      <w:pPr>
        <w:pStyle w:val="Odstavekseznama"/>
        <w:numPr>
          <w:ilvl w:val="0"/>
          <w:numId w:val="21"/>
        </w:numPr>
        <w:jc w:val="both"/>
      </w:pPr>
      <w:r>
        <w:t>nastavljiva, brezstopenjska višina sedišča</w:t>
      </w:r>
    </w:p>
    <w:p w14:paraId="5922743E" w14:textId="77777777" w:rsidR="00C3659A" w:rsidRDefault="00C3659A" w:rsidP="008C20F8">
      <w:pPr>
        <w:pStyle w:val="Odstavekseznama"/>
        <w:numPr>
          <w:ilvl w:val="0"/>
          <w:numId w:val="21"/>
        </w:numPr>
        <w:jc w:val="both"/>
      </w:pPr>
      <w:r w:rsidRPr="006F6883">
        <w:t>nastav</w:t>
      </w:r>
      <w:r>
        <w:t>ljiv</w:t>
      </w:r>
      <w:r w:rsidRPr="006F6883">
        <w:t xml:space="preserve"> naklon</w:t>
      </w:r>
    </w:p>
    <w:p w14:paraId="1EA9414A" w14:textId="11F3ED92" w:rsidR="00B566FC" w:rsidRDefault="00C3659A" w:rsidP="00B566FC">
      <w:pPr>
        <w:pStyle w:val="Odstavekseznama"/>
        <w:numPr>
          <w:ilvl w:val="0"/>
          <w:numId w:val="34"/>
        </w:numPr>
        <w:jc w:val="both"/>
      </w:pPr>
      <w:r w:rsidRPr="00FB6B5F">
        <w:lastRenderedPageBreak/>
        <w:t>dodatno za stole v čistih prostorih (prostori</w:t>
      </w:r>
      <w:r w:rsidRPr="008B6C12">
        <w:t xml:space="preserve"> z interno oznako: 008-3, 107, 109): specialni stoli za čiste prostore z ESD kolesi </w:t>
      </w:r>
      <w:r w:rsidR="00AB0682">
        <w:t xml:space="preserve">s posebnim oblazinjenjem, podnožjem </w:t>
      </w:r>
      <w:r w:rsidR="004C29E5">
        <w:t>in ročkami za nastavljanje višine in naklona (</w:t>
      </w:r>
      <w:r w:rsidR="00B566FC" w:rsidRPr="00B566FC">
        <w:t xml:space="preserve">kot npr. stoli proizvajalca </w:t>
      </w:r>
      <w:proofErr w:type="spellStart"/>
      <w:r w:rsidR="00B566FC" w:rsidRPr="00B566FC">
        <w:t>Bimos</w:t>
      </w:r>
      <w:proofErr w:type="spellEnd"/>
      <w:r w:rsidR="00581514">
        <w:t xml:space="preserve">; </w:t>
      </w:r>
      <w:proofErr w:type="spellStart"/>
      <w:r w:rsidR="00B566FC" w:rsidRPr="00B566FC">
        <w:t>Cleanroom</w:t>
      </w:r>
      <w:proofErr w:type="spellEnd"/>
      <w:r w:rsidR="00B566FC" w:rsidRPr="00B566FC">
        <w:t xml:space="preserve"> Plus, </w:t>
      </w:r>
      <w:proofErr w:type="spellStart"/>
      <w:r w:rsidR="00B566FC" w:rsidRPr="00B566FC">
        <w:t>Cleanroom</w:t>
      </w:r>
      <w:proofErr w:type="spellEnd"/>
      <w:r w:rsidR="00B566FC" w:rsidRPr="00B566FC">
        <w:t xml:space="preserve"> </w:t>
      </w:r>
      <w:proofErr w:type="spellStart"/>
      <w:r w:rsidR="00B566FC" w:rsidRPr="00B566FC">
        <w:t>Basic</w:t>
      </w:r>
      <w:proofErr w:type="spellEnd"/>
      <w:r w:rsidR="00B566FC" w:rsidRPr="00B566FC">
        <w:t xml:space="preserve">, </w:t>
      </w:r>
      <w:proofErr w:type="spellStart"/>
      <w:r w:rsidR="00B566FC" w:rsidRPr="00B566FC">
        <w:t>Cleanroom</w:t>
      </w:r>
      <w:proofErr w:type="spellEnd"/>
      <w:r w:rsidR="00B566FC" w:rsidRPr="00B566FC">
        <w:t xml:space="preserve"> </w:t>
      </w:r>
      <w:proofErr w:type="spellStart"/>
      <w:r w:rsidR="00B566FC" w:rsidRPr="00B566FC">
        <w:t>Stool</w:t>
      </w:r>
      <w:proofErr w:type="spellEnd"/>
      <w:r w:rsidR="00B566FC" w:rsidRPr="00B566FC">
        <w:t>...)</w:t>
      </w:r>
    </w:p>
    <w:p w14:paraId="355C905E" w14:textId="77777777" w:rsidR="00C3659A" w:rsidRPr="008B6C12" w:rsidRDefault="00C3659A" w:rsidP="00C3659A">
      <w:pPr>
        <w:jc w:val="both"/>
      </w:pPr>
    </w:p>
    <w:p w14:paraId="3B1B45AF" w14:textId="77777777" w:rsidR="00C3659A" w:rsidRDefault="00C3659A" w:rsidP="008C20F8">
      <w:pPr>
        <w:pStyle w:val="Odstavekseznama"/>
        <w:numPr>
          <w:ilvl w:val="0"/>
          <w:numId w:val="24"/>
        </w:numPr>
        <w:jc w:val="both"/>
        <w:rPr>
          <w:b/>
          <w:bCs/>
          <w:sz w:val="24"/>
        </w:rPr>
      </w:pPr>
      <w:r w:rsidRPr="009F3DFE">
        <w:rPr>
          <w:b/>
          <w:bCs/>
          <w:sz w:val="24"/>
        </w:rPr>
        <w:t>KORITA</w:t>
      </w:r>
      <w:r>
        <w:rPr>
          <w:b/>
          <w:bCs/>
          <w:sz w:val="24"/>
        </w:rPr>
        <w:t xml:space="preserve"> </w:t>
      </w:r>
    </w:p>
    <w:p w14:paraId="204D14C1" w14:textId="77777777" w:rsidR="00C3659A" w:rsidRPr="00DA456F" w:rsidRDefault="00C3659A" w:rsidP="00C3659A">
      <w:pPr>
        <w:pStyle w:val="Odstavekseznama"/>
        <w:ind w:left="360"/>
        <w:jc w:val="both"/>
      </w:pPr>
      <w:r w:rsidRPr="00DA456F">
        <w:t>Morajo izpolnjevati naslednje tehnične lastnosti:</w:t>
      </w:r>
    </w:p>
    <w:p w14:paraId="48220335" w14:textId="77777777" w:rsidR="00C3659A" w:rsidRPr="00200076" w:rsidRDefault="00C3659A" w:rsidP="008C20F8">
      <w:pPr>
        <w:pStyle w:val="Odstavekseznama"/>
        <w:numPr>
          <w:ilvl w:val="0"/>
          <w:numId w:val="43"/>
        </w:numPr>
        <w:jc w:val="both"/>
        <w:rPr>
          <w:b/>
          <w:bCs/>
          <w:sz w:val="24"/>
        </w:rPr>
      </w:pPr>
      <w:r>
        <w:t xml:space="preserve">material: </w:t>
      </w:r>
      <w:r w:rsidRPr="006F6883">
        <w:t>monolitn</w:t>
      </w:r>
      <w:r>
        <w:t>a</w:t>
      </w:r>
      <w:r w:rsidRPr="006F6883">
        <w:t xml:space="preserve"> tehničn</w:t>
      </w:r>
      <w:r>
        <w:t>a</w:t>
      </w:r>
      <w:r w:rsidRPr="006F6883">
        <w:t xml:space="preserve"> keramik</w:t>
      </w:r>
      <w:r>
        <w:t>a, barva bela</w:t>
      </w:r>
    </w:p>
    <w:p w14:paraId="5BE1F2F3" w14:textId="77777777" w:rsidR="00C3659A" w:rsidRDefault="00C3659A" w:rsidP="008C20F8">
      <w:pPr>
        <w:pStyle w:val="Odstavekseznama"/>
        <w:numPr>
          <w:ilvl w:val="0"/>
          <w:numId w:val="43"/>
        </w:numPr>
        <w:jc w:val="both"/>
        <w:rPr>
          <w:b/>
          <w:bCs/>
          <w:sz w:val="24"/>
        </w:rPr>
      </w:pPr>
      <w:r>
        <w:t>s pripadajočimi sifoni iz polipropilena (dimenzija priključka DN15)</w:t>
      </w:r>
    </w:p>
    <w:p w14:paraId="0632474C" w14:textId="77777777" w:rsidR="00C3659A" w:rsidRDefault="00C3659A" w:rsidP="00C3659A">
      <w:pPr>
        <w:pStyle w:val="Odstavekseznama"/>
        <w:jc w:val="both"/>
        <w:rPr>
          <w:b/>
          <w:bCs/>
          <w:sz w:val="24"/>
        </w:rPr>
      </w:pPr>
    </w:p>
    <w:p w14:paraId="51E5DB1E" w14:textId="77777777" w:rsidR="00C3659A" w:rsidRDefault="00C3659A" w:rsidP="008C20F8">
      <w:pPr>
        <w:pStyle w:val="Odstavekseznama"/>
        <w:numPr>
          <w:ilvl w:val="0"/>
          <w:numId w:val="24"/>
        </w:numPr>
        <w:jc w:val="both"/>
        <w:rPr>
          <w:b/>
          <w:bCs/>
          <w:sz w:val="24"/>
        </w:rPr>
      </w:pPr>
      <w:r>
        <w:rPr>
          <w:b/>
          <w:bCs/>
          <w:sz w:val="24"/>
        </w:rPr>
        <w:t>VGRADNJA KORIT</w:t>
      </w:r>
    </w:p>
    <w:p w14:paraId="7A13E3B0" w14:textId="422D189C" w:rsidR="00C3659A" w:rsidRDefault="00C3659A" w:rsidP="008C20F8">
      <w:pPr>
        <w:pStyle w:val="Odstavekseznama"/>
        <w:numPr>
          <w:ilvl w:val="0"/>
          <w:numId w:val="44"/>
        </w:numPr>
        <w:jc w:val="both"/>
      </w:pPr>
      <w:r>
        <w:t xml:space="preserve">način vgradnje korita pri pultih iz monolitne tehnične keramike: korito </w:t>
      </w:r>
      <w:r w:rsidRPr="006F6883">
        <w:t>vgrajen</w:t>
      </w:r>
      <w:r>
        <w:t>o</w:t>
      </w:r>
      <w:r w:rsidRPr="006F6883">
        <w:t xml:space="preserve"> v delovn</w:t>
      </w:r>
      <w:r>
        <w:t>i</w:t>
      </w:r>
      <w:r w:rsidRPr="006F6883">
        <w:t xml:space="preserve"> </w:t>
      </w:r>
      <w:r>
        <w:t>pult</w:t>
      </w:r>
      <w:r w:rsidRPr="006F6883">
        <w:t xml:space="preserve"> od spodaj</w:t>
      </w:r>
      <w:r>
        <w:t>,</w:t>
      </w:r>
      <w:r w:rsidRPr="006F6883">
        <w:t xml:space="preserve"> </w:t>
      </w:r>
      <w:r>
        <w:t xml:space="preserve">pult mora gladko prehajati v korito, </w:t>
      </w:r>
      <w:proofErr w:type="spellStart"/>
      <w:r w:rsidR="009F42B3">
        <w:t>podpultna</w:t>
      </w:r>
      <w:proofErr w:type="spellEnd"/>
      <w:r w:rsidR="009F42B3">
        <w:t xml:space="preserve"> vgradnja</w:t>
      </w:r>
    </w:p>
    <w:p w14:paraId="6812D650" w14:textId="77777777" w:rsidR="00C3659A" w:rsidRDefault="00C3659A" w:rsidP="008C20F8">
      <w:pPr>
        <w:pStyle w:val="Odstavekseznama"/>
        <w:numPr>
          <w:ilvl w:val="0"/>
          <w:numId w:val="25"/>
        </w:numPr>
        <w:jc w:val="both"/>
      </w:pPr>
      <w:r>
        <w:t>način vgradnje korita pri pultih iz HPL: korito vgrajeno v delovni pult od spodaj</w:t>
      </w:r>
    </w:p>
    <w:p w14:paraId="0554566F" w14:textId="61AED034" w:rsidR="00E414E8" w:rsidRPr="00D000B3" w:rsidRDefault="00E414E8" w:rsidP="008C20F8">
      <w:pPr>
        <w:pStyle w:val="Odstavekseznama"/>
        <w:numPr>
          <w:ilvl w:val="0"/>
          <w:numId w:val="25"/>
        </w:numPr>
        <w:jc w:val="both"/>
        <w:rPr>
          <w:b/>
          <w:bCs/>
          <w:color w:val="00B050"/>
        </w:rPr>
      </w:pPr>
      <w:r w:rsidRPr="00D000B3">
        <w:rPr>
          <w:b/>
          <w:bCs/>
          <w:color w:val="00B050"/>
        </w:rPr>
        <w:t xml:space="preserve">v </w:t>
      </w:r>
      <w:r w:rsidR="00776AC4" w:rsidRPr="00D000B3">
        <w:rPr>
          <w:b/>
          <w:bCs/>
          <w:color w:val="00B050"/>
        </w:rPr>
        <w:t xml:space="preserve">dokumentu </w:t>
      </w:r>
      <w:r w:rsidR="003504AC" w:rsidRPr="00D000B3">
        <w:rPr>
          <w:b/>
          <w:bCs/>
          <w:color w:val="00B050"/>
        </w:rPr>
        <w:t>»</w:t>
      </w:r>
      <w:r w:rsidR="00776AC4" w:rsidRPr="00D000B3">
        <w:rPr>
          <w:b/>
          <w:bCs/>
          <w:color w:val="00B050"/>
        </w:rPr>
        <w:t>Rekapitulacija – ponudbeni predračun« v .</w:t>
      </w:r>
      <w:proofErr w:type="spellStart"/>
      <w:r w:rsidR="00776AC4" w:rsidRPr="00D000B3">
        <w:rPr>
          <w:b/>
          <w:bCs/>
          <w:color w:val="00B050"/>
        </w:rPr>
        <w:t>xls</w:t>
      </w:r>
      <w:proofErr w:type="spellEnd"/>
      <w:r w:rsidR="00776AC4" w:rsidRPr="00D000B3">
        <w:rPr>
          <w:b/>
          <w:bCs/>
          <w:color w:val="00B050"/>
        </w:rPr>
        <w:t xml:space="preserve"> formatu</w:t>
      </w:r>
      <w:r w:rsidR="005B5505" w:rsidRPr="00D000B3">
        <w:rPr>
          <w:b/>
          <w:bCs/>
          <w:color w:val="00B050"/>
        </w:rPr>
        <w:t xml:space="preserve"> </w:t>
      </w:r>
      <w:r w:rsidR="00364ADB" w:rsidRPr="00D000B3">
        <w:rPr>
          <w:b/>
          <w:bCs/>
          <w:color w:val="00B050"/>
        </w:rPr>
        <w:t>so podane zunanje dimenzije korit</w:t>
      </w:r>
    </w:p>
    <w:p w14:paraId="35B4B32C" w14:textId="77777777" w:rsidR="00C3659A" w:rsidRPr="006F6883" w:rsidRDefault="00C3659A" w:rsidP="00C3659A">
      <w:pPr>
        <w:jc w:val="both"/>
      </w:pPr>
    </w:p>
    <w:p w14:paraId="704A7F57" w14:textId="77777777" w:rsidR="00C3659A" w:rsidRPr="009F3DFE" w:rsidRDefault="00C3659A" w:rsidP="008C20F8">
      <w:pPr>
        <w:pStyle w:val="Odstavekseznama"/>
        <w:numPr>
          <w:ilvl w:val="0"/>
          <w:numId w:val="24"/>
        </w:numPr>
        <w:jc w:val="both"/>
        <w:rPr>
          <w:b/>
          <w:bCs/>
          <w:sz w:val="24"/>
        </w:rPr>
      </w:pPr>
      <w:r w:rsidRPr="009F3DFE">
        <w:rPr>
          <w:b/>
          <w:bCs/>
          <w:sz w:val="24"/>
        </w:rPr>
        <w:t>ARMATURE</w:t>
      </w:r>
      <w:r>
        <w:rPr>
          <w:b/>
          <w:bCs/>
          <w:sz w:val="24"/>
        </w:rPr>
        <w:t xml:space="preserve"> in VARNOSTNE PRHE</w:t>
      </w:r>
    </w:p>
    <w:p w14:paraId="75041D12" w14:textId="77777777" w:rsidR="00C3659A" w:rsidRPr="00DA456F" w:rsidRDefault="00C3659A" w:rsidP="00C3659A">
      <w:pPr>
        <w:ind w:left="360"/>
        <w:jc w:val="both"/>
      </w:pPr>
      <w:r w:rsidRPr="00DA456F">
        <w:t>Morajo izpolnjevati naslednje tehnične lastnosti:</w:t>
      </w:r>
    </w:p>
    <w:p w14:paraId="39DC2E1B" w14:textId="77777777" w:rsidR="00C3659A" w:rsidRPr="0035082E" w:rsidRDefault="00C3659A" w:rsidP="008C20F8">
      <w:pPr>
        <w:pStyle w:val="Odstavekseznama"/>
        <w:numPr>
          <w:ilvl w:val="0"/>
          <w:numId w:val="28"/>
        </w:numPr>
        <w:jc w:val="both"/>
      </w:pPr>
      <w:r>
        <w:rPr>
          <w:u w:val="single"/>
        </w:rPr>
        <w:t>Armature s</w:t>
      </w:r>
      <w:r w:rsidRPr="0035082E">
        <w:rPr>
          <w:u w:val="single"/>
        </w:rPr>
        <w:t>plošno</w:t>
      </w:r>
      <w:r w:rsidRPr="0035082E">
        <w:t xml:space="preserve">: Laboratorijska armatura </w:t>
      </w:r>
      <w:r w:rsidRPr="0035082E">
        <w:rPr>
          <w:rStyle w:val="ui-provider"/>
        </w:rPr>
        <w:t>z enim izlivom, za toplo in hladno vodo</w:t>
      </w:r>
      <w:r>
        <w:rPr>
          <w:rStyle w:val="ui-provider"/>
        </w:rPr>
        <w:t xml:space="preserve">, mešalna baterija, </w:t>
      </w:r>
      <w:r w:rsidRPr="0035082E">
        <w:t>enoročna z dolgo ročico</w:t>
      </w:r>
      <w:r>
        <w:t xml:space="preserve">  s </w:t>
      </w:r>
      <w:proofErr w:type="spellStart"/>
      <w:r>
        <w:t>perlatorjem</w:t>
      </w:r>
      <w:proofErr w:type="spellEnd"/>
      <w:r w:rsidRPr="0035082E">
        <w:t>, z ergonomskim</w:t>
      </w:r>
      <w:r>
        <w:t xml:space="preserve"> ročajem; montaža v pult; priključek DN15.</w:t>
      </w:r>
    </w:p>
    <w:p w14:paraId="4EE1914F" w14:textId="77777777" w:rsidR="00C3659A" w:rsidRPr="0035082E" w:rsidRDefault="00C3659A" w:rsidP="008C20F8">
      <w:pPr>
        <w:pStyle w:val="Odstavekseznama"/>
        <w:numPr>
          <w:ilvl w:val="0"/>
          <w:numId w:val="46"/>
        </w:numPr>
        <w:jc w:val="both"/>
      </w:pPr>
      <w:r>
        <w:rPr>
          <w:rStyle w:val="ui-provider"/>
          <w:u w:val="single"/>
        </w:rPr>
        <w:t>Armatura -</w:t>
      </w:r>
      <w:r w:rsidRPr="0035082E">
        <w:rPr>
          <w:rStyle w:val="ui-provider"/>
          <w:u w:val="single"/>
        </w:rPr>
        <w:t xml:space="preserve"> prostor z interno oznako 109</w:t>
      </w:r>
      <w:r w:rsidRPr="0035082E">
        <w:rPr>
          <w:rStyle w:val="ui-provider"/>
        </w:rPr>
        <w:t xml:space="preserve">: Laboratorijska armatura z enim izlivom za večje korito, za toplo in hladno vodo; dvoročna (dva vrtljiva ventila) s </w:t>
      </w:r>
      <w:proofErr w:type="spellStart"/>
      <w:r w:rsidRPr="0035082E">
        <w:rPr>
          <w:rStyle w:val="ui-provider"/>
        </w:rPr>
        <w:t>perlatorjem</w:t>
      </w:r>
      <w:proofErr w:type="spellEnd"/>
      <w:r w:rsidRPr="0035082E">
        <w:rPr>
          <w:rStyle w:val="ui-provider"/>
        </w:rPr>
        <w:t xml:space="preserve">; montaža v pult; </w:t>
      </w:r>
      <w:r>
        <w:rPr>
          <w:rStyle w:val="ui-provider"/>
        </w:rPr>
        <w:t xml:space="preserve">priključek DN15; </w:t>
      </w:r>
      <w:r w:rsidRPr="0035082E">
        <w:rPr>
          <w:rStyle w:val="ui-provider"/>
        </w:rPr>
        <w:t xml:space="preserve">priložen adapter za nastavek GL18 </w:t>
      </w:r>
      <w:r>
        <w:rPr>
          <w:rStyle w:val="ui-provider"/>
        </w:rPr>
        <w:t>(</w:t>
      </w:r>
      <w:r w:rsidRPr="00332565">
        <w:rPr>
          <w:rStyle w:val="ui-provider"/>
        </w:rPr>
        <w:t>1/2''M</w:t>
      </w:r>
      <w:r>
        <w:rPr>
          <w:rStyle w:val="ui-provider"/>
        </w:rPr>
        <w:t xml:space="preserve">; </w:t>
      </w:r>
      <w:r w:rsidRPr="00332565">
        <w:rPr>
          <w:rStyle w:val="ui-provider"/>
        </w:rPr>
        <w:t>za priklop vakuumske črpalke)</w:t>
      </w:r>
    </w:p>
    <w:p w14:paraId="3E9052D3" w14:textId="77777777" w:rsidR="00C3659A" w:rsidRPr="0035082E" w:rsidRDefault="00C3659A" w:rsidP="008C20F8">
      <w:pPr>
        <w:pStyle w:val="Odstavekseznama"/>
        <w:numPr>
          <w:ilvl w:val="0"/>
          <w:numId w:val="47"/>
        </w:numPr>
        <w:jc w:val="both"/>
      </w:pPr>
      <w:r>
        <w:rPr>
          <w:rStyle w:val="ui-provider"/>
          <w:u w:val="single"/>
        </w:rPr>
        <w:t>Armatura -</w:t>
      </w:r>
      <w:r w:rsidRPr="0035082E">
        <w:rPr>
          <w:rStyle w:val="ui-provider"/>
          <w:u w:val="single"/>
        </w:rPr>
        <w:t xml:space="preserve"> prostor z interno oznako 109</w:t>
      </w:r>
      <w:r w:rsidRPr="0035082E">
        <w:rPr>
          <w:rStyle w:val="ui-provider"/>
        </w:rPr>
        <w:t>: Laboratorijska armatura z enim izlivom</w:t>
      </w:r>
      <w:r>
        <w:rPr>
          <w:rStyle w:val="ui-provider"/>
        </w:rPr>
        <w:t xml:space="preserve"> za manjše korito</w:t>
      </w:r>
      <w:r w:rsidRPr="0035082E">
        <w:rPr>
          <w:rStyle w:val="ui-provider"/>
        </w:rPr>
        <w:t xml:space="preserve">, za hladno vodo; enoročna s klasičnim vrtljivim ventilom s </w:t>
      </w:r>
      <w:proofErr w:type="spellStart"/>
      <w:r w:rsidRPr="0035082E">
        <w:rPr>
          <w:rStyle w:val="ui-provider"/>
        </w:rPr>
        <w:t>perlatorjem</w:t>
      </w:r>
      <w:proofErr w:type="spellEnd"/>
      <w:r w:rsidRPr="0035082E">
        <w:rPr>
          <w:rStyle w:val="ui-provider"/>
        </w:rPr>
        <w:t xml:space="preserve">; montaža v pult; </w:t>
      </w:r>
      <w:r>
        <w:rPr>
          <w:rStyle w:val="ui-provider"/>
        </w:rPr>
        <w:t xml:space="preserve">priključek DN15; </w:t>
      </w:r>
      <w:r w:rsidRPr="0035082E">
        <w:rPr>
          <w:rStyle w:val="ui-provider"/>
        </w:rPr>
        <w:t xml:space="preserve">priložen adapter za nastavek GL18 </w:t>
      </w:r>
      <w:r>
        <w:rPr>
          <w:rStyle w:val="ui-provider"/>
        </w:rPr>
        <w:t>(</w:t>
      </w:r>
      <w:r w:rsidRPr="00332565">
        <w:rPr>
          <w:rStyle w:val="ui-provider"/>
        </w:rPr>
        <w:t>1/2''M</w:t>
      </w:r>
      <w:r>
        <w:rPr>
          <w:rStyle w:val="ui-provider"/>
        </w:rPr>
        <w:t xml:space="preserve">; </w:t>
      </w:r>
      <w:r w:rsidRPr="00332565">
        <w:rPr>
          <w:rStyle w:val="ui-provider"/>
        </w:rPr>
        <w:t>za priklop vakuumske črpalke)</w:t>
      </w:r>
    </w:p>
    <w:p w14:paraId="41C63B4C" w14:textId="61A631DF" w:rsidR="00C3659A" w:rsidRDefault="00C3659A" w:rsidP="008C20F8">
      <w:pPr>
        <w:pStyle w:val="Odstavekseznama"/>
        <w:numPr>
          <w:ilvl w:val="0"/>
          <w:numId w:val="29"/>
        </w:numPr>
        <w:jc w:val="both"/>
      </w:pPr>
      <w:r w:rsidRPr="00B3578D">
        <w:rPr>
          <w:u w:val="single"/>
        </w:rPr>
        <w:t>Varnostn</w:t>
      </w:r>
      <w:r w:rsidR="00AD6F4F">
        <w:rPr>
          <w:u w:val="single"/>
        </w:rPr>
        <w:t>i tuš za telo</w:t>
      </w:r>
      <w:r w:rsidRPr="00D225B9">
        <w:t xml:space="preserve">: </w:t>
      </w:r>
      <w:r w:rsidR="00BB642F">
        <w:t xml:space="preserve">nerjaveče jeklo </w:t>
      </w:r>
      <w:proofErr w:type="spellStart"/>
      <w:r w:rsidR="00BB642F">
        <w:t>prevlečano</w:t>
      </w:r>
      <w:proofErr w:type="spellEnd"/>
      <w:r w:rsidR="00BB642F">
        <w:t xml:space="preserve"> z kemijsko odpornim slojem</w:t>
      </w:r>
      <w:r w:rsidR="00F37734">
        <w:t>,</w:t>
      </w:r>
      <w:r w:rsidR="00BB642F">
        <w:t xml:space="preserve"> </w:t>
      </w:r>
      <w:r w:rsidR="00F37734">
        <w:t xml:space="preserve">kot npr. </w:t>
      </w:r>
      <w:r w:rsidR="00E35D4D">
        <w:t xml:space="preserve">varnostni tuši proizvajalca </w:t>
      </w:r>
      <w:proofErr w:type="spellStart"/>
      <w:r w:rsidR="00E35D4D">
        <w:t>Broen-lab</w:t>
      </w:r>
      <w:proofErr w:type="spellEnd"/>
      <w:r w:rsidR="00E35D4D">
        <w:t xml:space="preserve"> </w:t>
      </w:r>
      <w:proofErr w:type="spellStart"/>
      <w:r w:rsidR="00E35D4D">
        <w:t>emergency</w:t>
      </w:r>
      <w:proofErr w:type="spellEnd"/>
      <w:r w:rsidR="00E35D4D">
        <w:t xml:space="preserve"> </w:t>
      </w:r>
      <w:proofErr w:type="spellStart"/>
      <w:r w:rsidR="00E35D4D">
        <w:t>shower</w:t>
      </w:r>
      <w:proofErr w:type="spellEnd"/>
      <w:r w:rsidR="00E35D4D">
        <w:t xml:space="preserve"> </w:t>
      </w:r>
      <w:proofErr w:type="spellStart"/>
      <w:r w:rsidR="00E35D4D">
        <w:t>systems</w:t>
      </w:r>
      <w:proofErr w:type="spellEnd"/>
    </w:p>
    <w:p w14:paraId="27426658" w14:textId="198AFB0E" w:rsidR="00E35D4D" w:rsidRPr="00D225B9" w:rsidRDefault="00E35D4D" w:rsidP="008C20F8">
      <w:pPr>
        <w:pStyle w:val="Odstavekseznama"/>
        <w:numPr>
          <w:ilvl w:val="0"/>
          <w:numId w:val="29"/>
        </w:numPr>
        <w:jc w:val="both"/>
      </w:pPr>
      <w:r>
        <w:rPr>
          <w:u w:val="single"/>
        </w:rPr>
        <w:t>Varnostn</w:t>
      </w:r>
      <w:r w:rsidR="00AD6F4F">
        <w:rPr>
          <w:u w:val="single"/>
        </w:rPr>
        <w:t>i tuš</w:t>
      </w:r>
      <w:r>
        <w:rPr>
          <w:u w:val="single"/>
        </w:rPr>
        <w:t xml:space="preserve"> za oči</w:t>
      </w:r>
      <w:r w:rsidRPr="00E35D4D">
        <w:t>:</w:t>
      </w:r>
      <w:r>
        <w:t xml:space="preserve"> </w:t>
      </w:r>
      <w:r w:rsidR="00B93072">
        <w:t>z dvema glavama pod kotom 45</w:t>
      </w:r>
      <w:r w:rsidR="00B93072">
        <w:rPr>
          <w:rFonts w:cs="Arial"/>
        </w:rPr>
        <w:t>°</w:t>
      </w:r>
      <w:r w:rsidR="000968B8">
        <w:t xml:space="preserve">, </w:t>
      </w:r>
      <w:r w:rsidR="00A43813">
        <w:t>z regulacijo</w:t>
      </w:r>
      <w:r w:rsidR="00214FA9">
        <w:t xml:space="preserve"> pretoka vode</w:t>
      </w:r>
      <w:r w:rsidR="00B93072">
        <w:t xml:space="preserve">, </w:t>
      </w:r>
      <w:r w:rsidR="00B9498E">
        <w:t xml:space="preserve">kot npr. varnostni tuši za oči proizvajalca </w:t>
      </w:r>
      <w:proofErr w:type="spellStart"/>
      <w:r w:rsidR="00B9498E">
        <w:t>Broen-lab</w:t>
      </w:r>
      <w:proofErr w:type="spellEnd"/>
      <w:r w:rsidR="00B9498E">
        <w:t xml:space="preserve"> </w:t>
      </w:r>
      <w:proofErr w:type="spellStart"/>
      <w:r w:rsidR="00B9498E">
        <w:t>emergency</w:t>
      </w:r>
      <w:proofErr w:type="spellEnd"/>
      <w:r w:rsidR="00B9498E">
        <w:t xml:space="preserve"> </w:t>
      </w:r>
      <w:proofErr w:type="spellStart"/>
      <w:r w:rsidR="00B9498E">
        <w:t>shower</w:t>
      </w:r>
      <w:proofErr w:type="spellEnd"/>
      <w:r w:rsidR="00B9498E">
        <w:t xml:space="preserve"> </w:t>
      </w:r>
      <w:proofErr w:type="spellStart"/>
      <w:r w:rsidR="00B9498E">
        <w:t>systems</w:t>
      </w:r>
      <w:proofErr w:type="spellEnd"/>
    </w:p>
    <w:p w14:paraId="6CDDB9DC" w14:textId="77777777" w:rsidR="00C3659A" w:rsidRPr="006F6883" w:rsidRDefault="00C3659A" w:rsidP="00C3659A">
      <w:pPr>
        <w:jc w:val="both"/>
      </w:pPr>
    </w:p>
    <w:p w14:paraId="1130124E" w14:textId="77777777" w:rsidR="00C3659A" w:rsidRDefault="00C3659A" w:rsidP="008C20F8">
      <w:pPr>
        <w:pStyle w:val="Odstavekseznama"/>
        <w:numPr>
          <w:ilvl w:val="0"/>
          <w:numId w:val="24"/>
        </w:numPr>
        <w:jc w:val="both"/>
        <w:rPr>
          <w:b/>
          <w:bCs/>
          <w:sz w:val="24"/>
        </w:rPr>
      </w:pPr>
      <w:r w:rsidRPr="009F3DFE">
        <w:rPr>
          <w:b/>
          <w:bCs/>
          <w:sz w:val="24"/>
        </w:rPr>
        <w:t>DIGESTORIJI IN PODDIGESTORIJSKE OMARICE</w:t>
      </w:r>
    </w:p>
    <w:p w14:paraId="7C3AE4AB" w14:textId="77777777" w:rsidR="00C3659A" w:rsidRDefault="00C3659A" w:rsidP="00C3659A">
      <w:pPr>
        <w:ind w:left="360"/>
        <w:jc w:val="both"/>
        <w:rPr>
          <w:u w:val="single"/>
        </w:rPr>
      </w:pPr>
      <w:r w:rsidRPr="009508E8">
        <w:rPr>
          <w:u w:val="single"/>
        </w:rPr>
        <w:t xml:space="preserve">Splošne tehnične lastnosti za vse </w:t>
      </w:r>
      <w:r>
        <w:rPr>
          <w:u w:val="single"/>
        </w:rPr>
        <w:t>digestorije</w:t>
      </w:r>
      <w:r w:rsidRPr="009508E8">
        <w:rPr>
          <w:u w:val="single"/>
        </w:rPr>
        <w:t xml:space="preserve">: </w:t>
      </w:r>
    </w:p>
    <w:p w14:paraId="4B1DF953" w14:textId="30CF09DE" w:rsidR="00E6451F" w:rsidRDefault="00E6451F" w:rsidP="00E6451F">
      <w:pPr>
        <w:pStyle w:val="Odstavekseznama"/>
        <w:numPr>
          <w:ilvl w:val="0"/>
          <w:numId w:val="31"/>
        </w:numPr>
        <w:jc w:val="both"/>
      </w:pPr>
      <w:r w:rsidRPr="008B59A0">
        <w:t>vse digestorije in varnostne</w:t>
      </w:r>
      <w:r w:rsidR="00240C8B">
        <w:t xml:space="preserve"> </w:t>
      </w:r>
      <w:proofErr w:type="spellStart"/>
      <w:r w:rsidR="00240C8B">
        <w:t>poddigestorijske</w:t>
      </w:r>
      <w:proofErr w:type="spellEnd"/>
      <w:r w:rsidRPr="008B59A0">
        <w:t xml:space="preserve"> omar</w:t>
      </w:r>
      <w:r w:rsidR="00240C8B">
        <w:t>ice</w:t>
      </w:r>
      <w:r w:rsidRPr="008B59A0">
        <w:t xml:space="preserve"> se priklaplja na obstoječ sistem</w:t>
      </w:r>
      <w:r w:rsidR="00522472">
        <w:t xml:space="preserve"> za odzračevanje</w:t>
      </w:r>
    </w:p>
    <w:p w14:paraId="4C4C22E0" w14:textId="6CE17C43" w:rsidR="00E93606" w:rsidRPr="00E6451F" w:rsidRDefault="00E93606" w:rsidP="00E6451F">
      <w:pPr>
        <w:pStyle w:val="Odstavekseznama"/>
        <w:numPr>
          <w:ilvl w:val="0"/>
          <w:numId w:val="31"/>
        </w:numPr>
        <w:jc w:val="both"/>
      </w:pPr>
      <w:proofErr w:type="spellStart"/>
      <w:r>
        <w:t>pod</w:t>
      </w:r>
      <w:r w:rsidR="00FF30B9">
        <w:t>digestorijske</w:t>
      </w:r>
      <w:proofErr w:type="spellEnd"/>
      <w:r w:rsidR="00FF30B9">
        <w:t xml:space="preserve"> omarice naj bodo </w:t>
      </w:r>
      <w:r w:rsidR="00F45F08">
        <w:t xml:space="preserve">vgrajene in </w:t>
      </w:r>
      <w:r w:rsidR="00FF30B9">
        <w:t xml:space="preserve">stalno </w:t>
      </w:r>
      <w:r w:rsidR="00794754">
        <w:t>prezračevane</w:t>
      </w:r>
      <w:r w:rsidR="004E1C67">
        <w:t>, ločeno od digestorija</w:t>
      </w:r>
    </w:p>
    <w:p w14:paraId="04467AED" w14:textId="77777777" w:rsidR="00462B1D" w:rsidRPr="00462B1D" w:rsidRDefault="00C3659A" w:rsidP="008C20F8">
      <w:pPr>
        <w:pStyle w:val="Odstavekseznama"/>
        <w:numPr>
          <w:ilvl w:val="0"/>
          <w:numId w:val="31"/>
        </w:numPr>
        <w:jc w:val="both"/>
        <w:rPr>
          <w:color w:val="00B050"/>
        </w:rPr>
      </w:pPr>
      <w:r w:rsidRPr="00911FFA">
        <w:t>barva</w:t>
      </w:r>
      <w:r w:rsidR="00462B1D">
        <w:t xml:space="preserve"> digestorijev</w:t>
      </w:r>
      <w:r w:rsidRPr="00911FFA">
        <w:t>: bela</w:t>
      </w:r>
      <w:r>
        <w:t xml:space="preserve"> ali </w:t>
      </w:r>
      <w:r w:rsidR="006B0FB8" w:rsidRPr="00D000B3">
        <w:rPr>
          <w:b/>
          <w:bCs/>
          <w:color w:val="00B050"/>
        </w:rPr>
        <w:t>vsi odtenki sive</w:t>
      </w:r>
      <w:r>
        <w:t>, pri čemer naj bodo vsi dobavljeni digestoriji enake barv</w:t>
      </w:r>
      <w:r w:rsidR="00920C46">
        <w:t>e</w:t>
      </w:r>
      <w:r w:rsidR="007C607D">
        <w:t xml:space="preserve">. </w:t>
      </w:r>
    </w:p>
    <w:p w14:paraId="26DA66B6" w14:textId="40DBDA7A" w:rsidR="00920C46" w:rsidRPr="00D000B3" w:rsidRDefault="00462B1D" w:rsidP="008C20F8">
      <w:pPr>
        <w:pStyle w:val="Odstavekseznama"/>
        <w:numPr>
          <w:ilvl w:val="0"/>
          <w:numId w:val="31"/>
        </w:numPr>
        <w:jc w:val="both"/>
        <w:rPr>
          <w:b/>
          <w:bCs/>
          <w:color w:val="00B050"/>
        </w:rPr>
      </w:pPr>
      <w:r w:rsidRPr="00D000B3">
        <w:rPr>
          <w:b/>
          <w:bCs/>
          <w:color w:val="00B050"/>
        </w:rPr>
        <w:t xml:space="preserve">barva </w:t>
      </w:r>
      <w:proofErr w:type="spellStart"/>
      <w:r w:rsidRPr="00D000B3">
        <w:rPr>
          <w:b/>
          <w:bCs/>
          <w:color w:val="00B050"/>
        </w:rPr>
        <w:t>poddigestorijskih</w:t>
      </w:r>
      <w:proofErr w:type="spellEnd"/>
      <w:r w:rsidRPr="00D000B3">
        <w:rPr>
          <w:b/>
          <w:bCs/>
          <w:color w:val="00B050"/>
        </w:rPr>
        <w:t xml:space="preserve"> omaric: b</w:t>
      </w:r>
      <w:r w:rsidR="00114648" w:rsidRPr="00D000B3">
        <w:rPr>
          <w:b/>
          <w:bCs/>
          <w:color w:val="00B050"/>
        </w:rPr>
        <w:t>arve r</w:t>
      </w:r>
      <w:r w:rsidR="007C607D" w:rsidRPr="00D000B3">
        <w:rPr>
          <w:b/>
          <w:bCs/>
          <w:color w:val="00B050"/>
        </w:rPr>
        <w:t>azlični</w:t>
      </w:r>
      <w:r w:rsidR="00114648" w:rsidRPr="00D000B3">
        <w:rPr>
          <w:b/>
          <w:bCs/>
          <w:color w:val="00B050"/>
        </w:rPr>
        <w:t>h</w:t>
      </w:r>
      <w:r w:rsidR="007C607D" w:rsidRPr="00D000B3">
        <w:rPr>
          <w:b/>
          <w:bCs/>
          <w:color w:val="00B050"/>
        </w:rPr>
        <w:t xml:space="preserve"> tip</w:t>
      </w:r>
      <w:r w:rsidR="00114648" w:rsidRPr="00D000B3">
        <w:rPr>
          <w:b/>
          <w:bCs/>
          <w:color w:val="00B050"/>
        </w:rPr>
        <w:t>o</w:t>
      </w:r>
      <w:r w:rsidR="00914D69" w:rsidRPr="00D000B3">
        <w:rPr>
          <w:b/>
          <w:bCs/>
          <w:color w:val="00B050"/>
        </w:rPr>
        <w:t>v</w:t>
      </w:r>
      <w:r w:rsidR="007C607D" w:rsidRPr="00D000B3">
        <w:rPr>
          <w:b/>
          <w:bCs/>
          <w:color w:val="00B050"/>
        </w:rPr>
        <w:t xml:space="preserve"> </w:t>
      </w:r>
      <w:proofErr w:type="spellStart"/>
      <w:r w:rsidR="007C607D" w:rsidRPr="00D000B3">
        <w:rPr>
          <w:b/>
          <w:bCs/>
          <w:color w:val="00B050"/>
        </w:rPr>
        <w:t>poddigestorijskih</w:t>
      </w:r>
      <w:proofErr w:type="spellEnd"/>
      <w:r w:rsidR="007C607D" w:rsidRPr="00D000B3">
        <w:rPr>
          <w:b/>
          <w:bCs/>
          <w:color w:val="00B050"/>
        </w:rPr>
        <w:t xml:space="preserve"> </w:t>
      </w:r>
      <w:r w:rsidR="0086425D" w:rsidRPr="00D000B3">
        <w:rPr>
          <w:b/>
          <w:bCs/>
          <w:color w:val="00B050"/>
        </w:rPr>
        <w:t>varnostnih omaric</w:t>
      </w:r>
      <w:r w:rsidR="006278A5" w:rsidRPr="00D000B3">
        <w:rPr>
          <w:b/>
          <w:bCs/>
          <w:color w:val="00B050"/>
        </w:rPr>
        <w:t xml:space="preserve"> niso določene in</w:t>
      </w:r>
      <w:r w:rsidR="0086425D" w:rsidRPr="00D000B3">
        <w:rPr>
          <w:b/>
          <w:bCs/>
          <w:color w:val="00B050"/>
        </w:rPr>
        <w:t xml:space="preserve"> s</w:t>
      </w:r>
      <w:r w:rsidR="00E64617" w:rsidRPr="00D000B3">
        <w:rPr>
          <w:b/>
          <w:bCs/>
          <w:color w:val="00B050"/>
        </w:rPr>
        <w:t>e lahko razlikujejo.</w:t>
      </w:r>
    </w:p>
    <w:p w14:paraId="524D5E86" w14:textId="7ECF4304" w:rsidR="00C3659A" w:rsidRDefault="006F644C" w:rsidP="008B59A0">
      <w:pPr>
        <w:pStyle w:val="Odstavekseznama"/>
        <w:numPr>
          <w:ilvl w:val="0"/>
          <w:numId w:val="31"/>
        </w:numPr>
        <w:jc w:val="both"/>
      </w:pPr>
      <w:r w:rsidRPr="008B59A0">
        <w:t xml:space="preserve">maksimalni </w:t>
      </w:r>
      <w:r w:rsidR="00920C46" w:rsidRPr="006F644C">
        <w:t>vlek</w:t>
      </w:r>
      <w:r w:rsidR="005A62B5" w:rsidRPr="006F644C">
        <w:t xml:space="preserve">/pretok zraka: </w:t>
      </w:r>
      <w:r w:rsidR="002C237D" w:rsidRPr="006F644C">
        <w:t>660 m3/h za digestorije širine 120 cm in 990 m3/h za digestorije širine</w:t>
      </w:r>
      <w:r w:rsidRPr="006F644C">
        <w:t xml:space="preserve"> </w:t>
      </w:r>
      <w:r w:rsidR="007B2450">
        <w:t xml:space="preserve">150 in </w:t>
      </w:r>
      <w:r w:rsidRPr="006F644C">
        <w:t>180 cm</w:t>
      </w:r>
      <w:r w:rsidR="002C237D" w:rsidRPr="006F644C">
        <w:t xml:space="preserve"> </w:t>
      </w:r>
    </w:p>
    <w:p w14:paraId="402FA948" w14:textId="4F85E1F7" w:rsidR="00F4227A" w:rsidRDefault="00F4227A" w:rsidP="00F4227A">
      <w:pPr>
        <w:pStyle w:val="Odstavekseznama"/>
        <w:jc w:val="both"/>
      </w:pPr>
    </w:p>
    <w:p w14:paraId="61EBAFF1" w14:textId="77777777" w:rsidR="004946A3" w:rsidRPr="006F644C" w:rsidRDefault="004946A3" w:rsidP="007B2450">
      <w:pPr>
        <w:pStyle w:val="Odstavekseznama"/>
        <w:jc w:val="both"/>
      </w:pPr>
    </w:p>
    <w:p w14:paraId="4C206119" w14:textId="77777777" w:rsidR="00240C8B" w:rsidRDefault="00240C8B" w:rsidP="00240C8B">
      <w:pPr>
        <w:ind w:left="360"/>
        <w:jc w:val="both"/>
      </w:pPr>
    </w:p>
    <w:p w14:paraId="7D3027FF" w14:textId="265F3011" w:rsidR="00C3659A" w:rsidRDefault="00C3659A" w:rsidP="008B59A0">
      <w:pPr>
        <w:ind w:left="360"/>
        <w:jc w:val="both"/>
      </w:pPr>
      <w:r w:rsidRPr="00240C8B">
        <w:rPr>
          <w:u w:val="single"/>
        </w:rPr>
        <w:t>Posebne tehnične lastnosti</w:t>
      </w:r>
      <w:r w:rsidRPr="006F6883">
        <w:t xml:space="preserve"> so navedene pri posameznih digestorijih</w:t>
      </w:r>
      <w:r>
        <w:t xml:space="preserve"> (glej: »Rekapitulacija – ponudbeni predračun« v .</w:t>
      </w:r>
      <w:proofErr w:type="spellStart"/>
      <w:r>
        <w:t>xls</w:t>
      </w:r>
      <w:proofErr w:type="spellEnd"/>
      <w:r>
        <w:t xml:space="preserve"> formatu)</w:t>
      </w:r>
    </w:p>
    <w:p w14:paraId="3B7B625D" w14:textId="77777777" w:rsidR="00C3659A" w:rsidRDefault="00C3659A" w:rsidP="00C3659A">
      <w:pPr>
        <w:jc w:val="both"/>
      </w:pPr>
    </w:p>
    <w:p w14:paraId="07796607" w14:textId="4082A488" w:rsidR="00C3659A" w:rsidRPr="009F3DFE" w:rsidRDefault="00C3659A" w:rsidP="008C20F8">
      <w:pPr>
        <w:pStyle w:val="Odstavekseznama"/>
        <w:numPr>
          <w:ilvl w:val="0"/>
          <w:numId w:val="24"/>
        </w:numPr>
        <w:jc w:val="both"/>
        <w:rPr>
          <w:b/>
          <w:bCs/>
          <w:sz w:val="24"/>
        </w:rPr>
      </w:pPr>
      <w:r w:rsidRPr="009F3DFE">
        <w:rPr>
          <w:b/>
          <w:bCs/>
          <w:sz w:val="24"/>
        </w:rPr>
        <w:t>ODSES</w:t>
      </w:r>
      <w:r w:rsidR="00FF0435">
        <w:rPr>
          <w:b/>
          <w:bCs/>
          <w:sz w:val="24"/>
        </w:rPr>
        <w:t>O</w:t>
      </w:r>
      <w:r w:rsidRPr="009F3DFE">
        <w:rPr>
          <w:b/>
          <w:bCs/>
          <w:sz w:val="24"/>
        </w:rPr>
        <w:t>VALNE ROKE</w:t>
      </w:r>
    </w:p>
    <w:p w14:paraId="574BBEA8" w14:textId="77777777" w:rsidR="00C3659A" w:rsidRDefault="00C3659A" w:rsidP="00C3659A">
      <w:pPr>
        <w:ind w:left="360"/>
        <w:jc w:val="both"/>
      </w:pPr>
      <w:r w:rsidRPr="00DA456F">
        <w:t>Morajo izpolnjevati naslednje tehnične lastnosti:</w:t>
      </w:r>
    </w:p>
    <w:p w14:paraId="0FDE2201" w14:textId="77777777" w:rsidR="00C3659A" w:rsidRDefault="00C3659A" w:rsidP="008C20F8">
      <w:pPr>
        <w:pStyle w:val="Odstavekseznama"/>
        <w:numPr>
          <w:ilvl w:val="0"/>
          <w:numId w:val="27"/>
        </w:numPr>
        <w:jc w:val="both"/>
      </w:pPr>
      <w:r w:rsidRPr="006F6883">
        <w:t>notranj</w:t>
      </w:r>
      <w:r>
        <w:t>i</w:t>
      </w:r>
      <w:r w:rsidRPr="006F6883">
        <w:t xml:space="preserve"> spoj</w:t>
      </w:r>
      <w:r>
        <w:t>i</w:t>
      </w:r>
      <w:r w:rsidRPr="006F6883">
        <w:t xml:space="preserve"> iz kislin</w:t>
      </w:r>
      <w:r>
        <w:t>sk</w:t>
      </w:r>
      <w:r w:rsidRPr="006F6883">
        <w:t>o</w:t>
      </w:r>
      <w:r>
        <w:t>-</w:t>
      </w:r>
      <w:r w:rsidRPr="006F6883">
        <w:t>odpornega nerjav</w:t>
      </w:r>
      <w:r>
        <w:t>ečega</w:t>
      </w:r>
      <w:r w:rsidRPr="006F6883">
        <w:t xml:space="preserve"> jekla</w:t>
      </w:r>
      <w:r>
        <w:t xml:space="preserve"> (AISI316L)</w:t>
      </w:r>
    </w:p>
    <w:p w14:paraId="57CB3436" w14:textId="77777777" w:rsidR="00C3659A" w:rsidRDefault="00C3659A" w:rsidP="008C20F8">
      <w:pPr>
        <w:pStyle w:val="Odstavekseznama"/>
        <w:numPr>
          <w:ilvl w:val="0"/>
          <w:numId w:val="27"/>
        </w:numPr>
        <w:jc w:val="both"/>
      </w:pPr>
      <w:r w:rsidRPr="006F6883">
        <w:t>notranj</w:t>
      </w:r>
      <w:r>
        <w:t>e</w:t>
      </w:r>
      <w:r w:rsidRPr="006F6883">
        <w:t xml:space="preserve"> komponent</w:t>
      </w:r>
      <w:r>
        <w:t xml:space="preserve">e iz </w:t>
      </w:r>
      <w:r w:rsidRPr="006F6883">
        <w:t>nerjavečega jekla</w:t>
      </w:r>
      <w:r>
        <w:t xml:space="preserve"> (npr. vzmeti)</w:t>
      </w:r>
      <w:r w:rsidRPr="006F6883">
        <w:t xml:space="preserve"> </w:t>
      </w:r>
    </w:p>
    <w:p w14:paraId="299EF022" w14:textId="77777777" w:rsidR="00C3659A" w:rsidRDefault="00C3659A" w:rsidP="008C20F8">
      <w:pPr>
        <w:pStyle w:val="Odstavekseznama"/>
        <w:numPr>
          <w:ilvl w:val="0"/>
          <w:numId w:val="27"/>
        </w:numPr>
        <w:jc w:val="both"/>
      </w:pPr>
      <w:r>
        <w:t>c</w:t>
      </w:r>
      <w:r w:rsidRPr="006F6883">
        <w:t>evi in kolena iz polipropilena</w:t>
      </w:r>
    </w:p>
    <w:p w14:paraId="516F0D23" w14:textId="77777777" w:rsidR="00C3659A" w:rsidRDefault="00C3659A" w:rsidP="008C20F8">
      <w:pPr>
        <w:pStyle w:val="Odstavekseznama"/>
        <w:numPr>
          <w:ilvl w:val="0"/>
          <w:numId w:val="27"/>
        </w:numPr>
        <w:jc w:val="both"/>
      </w:pPr>
      <w:r w:rsidRPr="006F6883">
        <w:t>barva cevi in kolen</w:t>
      </w:r>
      <w:r>
        <w:t>:</w:t>
      </w:r>
      <w:r w:rsidRPr="006F6883">
        <w:t xml:space="preserve"> bela</w:t>
      </w:r>
    </w:p>
    <w:p w14:paraId="581B84C3" w14:textId="0E30AD7D" w:rsidR="00A825C3" w:rsidRPr="004946A3" w:rsidRDefault="00A825C3" w:rsidP="008C20F8">
      <w:pPr>
        <w:pStyle w:val="Odstavekseznama"/>
        <w:numPr>
          <w:ilvl w:val="0"/>
          <w:numId w:val="27"/>
        </w:numPr>
        <w:jc w:val="both"/>
      </w:pPr>
      <w:r w:rsidRPr="004946A3">
        <w:t>maksimalni vlek: 200 m</w:t>
      </w:r>
      <w:r w:rsidR="008B01BB" w:rsidRPr="004946A3">
        <w:rPr>
          <w:vertAlign w:val="superscript"/>
        </w:rPr>
        <w:t>3</w:t>
      </w:r>
      <w:r w:rsidR="008B01BB" w:rsidRPr="004946A3">
        <w:t>/h</w:t>
      </w:r>
      <w:r w:rsidR="0079084E" w:rsidRPr="004946A3">
        <w:t xml:space="preserve">, ustrezni so tudi </w:t>
      </w:r>
      <w:r w:rsidR="004946A3" w:rsidRPr="004946A3">
        <w:t>manjši vleki (npr. 120-150</w:t>
      </w:r>
      <w:r w:rsidR="00D93142" w:rsidRPr="004946A3">
        <w:t xml:space="preserve"> m3</w:t>
      </w:r>
      <w:r w:rsidR="004946A3" w:rsidRPr="004946A3">
        <w:t>)</w:t>
      </w:r>
    </w:p>
    <w:p w14:paraId="7E6A3A6C" w14:textId="17B97AC3" w:rsidR="00AE4D2B" w:rsidRDefault="00AE4D2B" w:rsidP="008C20F8">
      <w:pPr>
        <w:pStyle w:val="Odstavekseznama"/>
        <w:numPr>
          <w:ilvl w:val="0"/>
          <w:numId w:val="27"/>
        </w:numPr>
        <w:jc w:val="both"/>
      </w:pPr>
      <w:r>
        <w:t>premer cevi 75 mm</w:t>
      </w:r>
    </w:p>
    <w:p w14:paraId="2C57C7D1" w14:textId="77777777" w:rsidR="00C3659A" w:rsidRPr="00D8381C" w:rsidRDefault="00C3659A" w:rsidP="00C3659A">
      <w:pPr>
        <w:jc w:val="both"/>
        <w:rPr>
          <w:highlight w:val="green"/>
        </w:rPr>
      </w:pPr>
    </w:p>
    <w:p w14:paraId="3E995712" w14:textId="6A22DBEE" w:rsidR="00C3659A" w:rsidRDefault="00C3659A" w:rsidP="008C20F8">
      <w:pPr>
        <w:pStyle w:val="Odstavekseznama"/>
        <w:numPr>
          <w:ilvl w:val="0"/>
          <w:numId w:val="24"/>
        </w:numPr>
        <w:jc w:val="both"/>
        <w:rPr>
          <w:b/>
          <w:bCs/>
          <w:sz w:val="24"/>
        </w:rPr>
      </w:pPr>
      <w:r w:rsidRPr="009F3DFE">
        <w:rPr>
          <w:b/>
          <w:bCs/>
          <w:sz w:val="24"/>
        </w:rPr>
        <w:lastRenderedPageBreak/>
        <w:t>VARNOSTNE OMARE</w:t>
      </w:r>
      <w:r w:rsidR="002F1533">
        <w:rPr>
          <w:b/>
          <w:bCs/>
          <w:sz w:val="24"/>
        </w:rPr>
        <w:t xml:space="preserve"> </w:t>
      </w:r>
      <w:r w:rsidR="00B15956" w:rsidRPr="00E326ED">
        <w:rPr>
          <w:b/>
          <w:bCs/>
          <w:sz w:val="24"/>
        </w:rPr>
        <w:t>za prostor 104</w:t>
      </w:r>
      <w:r w:rsidR="009776BF">
        <w:rPr>
          <w:b/>
          <w:bCs/>
          <w:sz w:val="24"/>
        </w:rPr>
        <w:t xml:space="preserve"> in klet</w:t>
      </w:r>
      <w:r w:rsidR="00A50A5C" w:rsidRPr="00E326ED">
        <w:rPr>
          <w:b/>
          <w:bCs/>
          <w:sz w:val="24"/>
        </w:rPr>
        <w:t>, samostoječe</w:t>
      </w:r>
      <w:r w:rsidR="00E326ED" w:rsidRPr="00E326ED">
        <w:rPr>
          <w:b/>
          <w:bCs/>
          <w:sz w:val="24"/>
        </w:rPr>
        <w:t xml:space="preserve"> omare</w:t>
      </w:r>
    </w:p>
    <w:p w14:paraId="1BAE2595" w14:textId="77777777" w:rsidR="00C3659A" w:rsidRPr="00B4560A" w:rsidRDefault="00C3659A" w:rsidP="00C3659A">
      <w:pPr>
        <w:ind w:firstLine="360"/>
        <w:jc w:val="both"/>
        <w:rPr>
          <w:u w:val="single"/>
        </w:rPr>
      </w:pPr>
      <w:r w:rsidRPr="00B4560A">
        <w:rPr>
          <w:u w:val="single"/>
        </w:rPr>
        <w:t xml:space="preserve">Splošne tehnične lastnosti za </w:t>
      </w:r>
      <w:r>
        <w:rPr>
          <w:u w:val="single"/>
        </w:rPr>
        <w:t>obe</w:t>
      </w:r>
      <w:r w:rsidRPr="00B4560A">
        <w:rPr>
          <w:u w:val="single"/>
        </w:rPr>
        <w:t xml:space="preserve"> varnostn</w:t>
      </w:r>
      <w:r>
        <w:rPr>
          <w:u w:val="single"/>
        </w:rPr>
        <w:t>i</w:t>
      </w:r>
      <w:r w:rsidRPr="00B4560A">
        <w:rPr>
          <w:u w:val="single"/>
        </w:rPr>
        <w:t xml:space="preserve"> omar</w:t>
      </w:r>
      <w:r>
        <w:rPr>
          <w:u w:val="single"/>
        </w:rPr>
        <w:t>i</w:t>
      </w:r>
      <w:r w:rsidRPr="00B4560A">
        <w:rPr>
          <w:u w:val="single"/>
        </w:rPr>
        <w:t>:</w:t>
      </w:r>
    </w:p>
    <w:p w14:paraId="2311829B" w14:textId="5A0A0B68" w:rsidR="00522472" w:rsidRDefault="00522472" w:rsidP="008C20F8">
      <w:pPr>
        <w:pStyle w:val="Odstavekseznama"/>
        <w:numPr>
          <w:ilvl w:val="0"/>
          <w:numId w:val="33"/>
        </w:numPr>
        <w:jc w:val="both"/>
      </w:pPr>
      <w:r>
        <w:t>vse varnostne omare se priklaplja na obstoječ sistem za od</w:t>
      </w:r>
      <w:r w:rsidR="00E75738">
        <w:t>z</w:t>
      </w:r>
      <w:r>
        <w:t>račevanje</w:t>
      </w:r>
    </w:p>
    <w:p w14:paraId="02E48905" w14:textId="530AEACE" w:rsidR="00C3659A" w:rsidRDefault="00C3659A" w:rsidP="008C20F8">
      <w:pPr>
        <w:pStyle w:val="Odstavekseznama"/>
        <w:numPr>
          <w:ilvl w:val="0"/>
          <w:numId w:val="33"/>
        </w:numPr>
        <w:jc w:val="both"/>
      </w:pPr>
      <w:r>
        <w:t xml:space="preserve">material: </w:t>
      </w:r>
      <w:r w:rsidR="0061263B">
        <w:t>prašno barvano/</w:t>
      </w:r>
      <w:r w:rsidR="00CB43E9">
        <w:t>lakirano</w:t>
      </w:r>
      <w:r>
        <w:t xml:space="preserve"> jeklo</w:t>
      </w:r>
    </w:p>
    <w:p w14:paraId="212343A2" w14:textId="77777777" w:rsidR="00C3659A" w:rsidRDefault="00C3659A" w:rsidP="008C20F8">
      <w:pPr>
        <w:pStyle w:val="Odstavekseznama"/>
        <w:numPr>
          <w:ilvl w:val="0"/>
          <w:numId w:val="26"/>
        </w:numPr>
        <w:jc w:val="both"/>
      </w:pPr>
      <w:r w:rsidRPr="006F6883">
        <w:t>razred požarne zaščite</w:t>
      </w:r>
      <w:r>
        <w:t>:</w:t>
      </w:r>
      <w:r w:rsidRPr="006F6883">
        <w:t xml:space="preserve"> 90 minut </w:t>
      </w:r>
    </w:p>
    <w:p w14:paraId="60E66209" w14:textId="086C1CE7" w:rsidR="00C3659A" w:rsidRDefault="00FD0857" w:rsidP="008C20F8">
      <w:pPr>
        <w:pStyle w:val="Odstavekseznama"/>
        <w:numPr>
          <w:ilvl w:val="0"/>
          <w:numId w:val="26"/>
        </w:numPr>
        <w:jc w:val="both"/>
      </w:pPr>
      <w:r>
        <w:t xml:space="preserve">sistem </w:t>
      </w:r>
      <w:r w:rsidR="00C3659A" w:rsidRPr="006F6883">
        <w:t>za blokiranje vrat v odprtem položaju</w:t>
      </w:r>
    </w:p>
    <w:p w14:paraId="014BD85A" w14:textId="77777777" w:rsidR="00C3659A" w:rsidRDefault="00C3659A" w:rsidP="008C20F8">
      <w:pPr>
        <w:pStyle w:val="Odstavekseznama"/>
        <w:numPr>
          <w:ilvl w:val="0"/>
          <w:numId w:val="26"/>
        </w:numPr>
        <w:jc w:val="both"/>
      </w:pPr>
      <w:r w:rsidRPr="006F6883">
        <w:t>mehaniz</w:t>
      </w:r>
      <w:r>
        <w:t>e</w:t>
      </w:r>
      <w:r w:rsidRPr="006F6883">
        <w:t>m za zaklepanje</w:t>
      </w:r>
    </w:p>
    <w:p w14:paraId="5CA3CE78" w14:textId="77777777" w:rsidR="00C3659A" w:rsidRPr="0057263F" w:rsidRDefault="00C3659A" w:rsidP="008C20F8">
      <w:pPr>
        <w:pStyle w:val="Odstavekseznama"/>
        <w:numPr>
          <w:ilvl w:val="0"/>
          <w:numId w:val="48"/>
        </w:numPr>
        <w:jc w:val="both"/>
      </w:pPr>
      <w:r w:rsidRPr="0057263F">
        <w:t>Dodatno za varnostne omare za hrambo kislin in baz (prostor z interno oznako 104):</w:t>
      </w:r>
    </w:p>
    <w:p w14:paraId="669333A4" w14:textId="3DB97DD2" w:rsidR="00C3659A" w:rsidRPr="0057263F" w:rsidRDefault="00C3659A" w:rsidP="00B00293">
      <w:pPr>
        <w:pStyle w:val="Odstavekseznama"/>
        <w:numPr>
          <w:ilvl w:val="0"/>
          <w:numId w:val="49"/>
        </w:numPr>
        <w:jc w:val="both"/>
      </w:pPr>
      <w:r w:rsidRPr="0057263F">
        <w:t xml:space="preserve">vodila </w:t>
      </w:r>
      <w:r w:rsidR="00B00293">
        <w:t>polic</w:t>
      </w:r>
      <w:r w:rsidRPr="0057263F">
        <w:t xml:space="preserve"> brez kovinskih delov</w:t>
      </w:r>
    </w:p>
    <w:p w14:paraId="38310893" w14:textId="4159EB85" w:rsidR="00C3659A" w:rsidRDefault="00C3659A" w:rsidP="008C20F8">
      <w:pPr>
        <w:pStyle w:val="Odstavekseznama"/>
        <w:numPr>
          <w:ilvl w:val="0"/>
          <w:numId w:val="49"/>
        </w:numPr>
        <w:jc w:val="both"/>
      </w:pPr>
      <w:r w:rsidRPr="0057263F">
        <w:t xml:space="preserve">z vrati ločena </w:t>
      </w:r>
      <w:r w:rsidR="00960703">
        <w:t>prekata</w:t>
      </w:r>
      <w:r w:rsidRPr="0057263F">
        <w:t xml:space="preserve"> za shranjevanje kislin in baz –omara z ločenima deloma</w:t>
      </w:r>
      <w:r w:rsidR="00A00D5C">
        <w:t xml:space="preserve">, </w:t>
      </w:r>
      <w:r w:rsidR="00946689">
        <w:t xml:space="preserve">ali prečno </w:t>
      </w:r>
      <w:r w:rsidR="00960703">
        <w:t>ali</w:t>
      </w:r>
      <w:r w:rsidR="00946689">
        <w:t xml:space="preserve"> vzdolžno.</w:t>
      </w:r>
    </w:p>
    <w:p w14:paraId="1D0EC3B0" w14:textId="77777777" w:rsidR="008C20F8" w:rsidRDefault="008C20F8" w:rsidP="00A46D43">
      <w:pPr>
        <w:tabs>
          <w:tab w:val="left" w:pos="7065"/>
        </w:tabs>
        <w:jc w:val="both"/>
        <w:rPr>
          <w:b/>
          <w:bCs/>
          <w:sz w:val="24"/>
        </w:rPr>
      </w:pPr>
    </w:p>
    <w:p w14:paraId="782A7C20" w14:textId="77777777" w:rsidR="008C20F8" w:rsidRDefault="00C3659A" w:rsidP="00A46D43">
      <w:pPr>
        <w:tabs>
          <w:tab w:val="left" w:pos="7065"/>
        </w:tabs>
        <w:jc w:val="both"/>
        <w:rPr>
          <w:b/>
          <w:bCs/>
          <w:sz w:val="24"/>
        </w:rPr>
      </w:pPr>
      <w:r w:rsidRPr="00201044">
        <w:rPr>
          <w:b/>
          <w:bCs/>
          <w:sz w:val="24"/>
        </w:rPr>
        <w:t>OSTALE ZAHTEVE NAROČNIKA</w:t>
      </w:r>
    </w:p>
    <w:p w14:paraId="6B89B879" w14:textId="5A75E6F7" w:rsidR="00C3659A" w:rsidRPr="009F3DFE" w:rsidRDefault="00A46D43" w:rsidP="00A46D43">
      <w:pPr>
        <w:tabs>
          <w:tab w:val="left" w:pos="7065"/>
        </w:tabs>
        <w:jc w:val="both"/>
        <w:rPr>
          <w:b/>
          <w:bCs/>
          <w:sz w:val="24"/>
        </w:rPr>
      </w:pPr>
      <w:r>
        <w:rPr>
          <w:b/>
          <w:bCs/>
          <w:sz w:val="24"/>
        </w:rPr>
        <w:tab/>
      </w:r>
    </w:p>
    <w:p w14:paraId="3DD2165A" w14:textId="10E8D522" w:rsidR="009335A5" w:rsidRDefault="009335A5" w:rsidP="008C20F8">
      <w:pPr>
        <w:pStyle w:val="Odstavekseznama"/>
        <w:numPr>
          <w:ilvl w:val="0"/>
          <w:numId w:val="22"/>
        </w:numPr>
        <w:jc w:val="both"/>
      </w:pPr>
      <w:r>
        <w:t xml:space="preserve">Ponudnik mora ob oddaji ponudbe </w:t>
      </w:r>
      <w:r w:rsidRPr="00066141">
        <w:t xml:space="preserve">priložiti </w:t>
      </w:r>
      <w:r w:rsidR="00A46D43" w:rsidRPr="00A46D43">
        <w:t xml:space="preserve">lastno </w:t>
      </w:r>
      <w:r w:rsidRPr="00A46D43">
        <w:t>pisno izjavo,</w:t>
      </w:r>
      <w:r w:rsidRPr="00066141">
        <w:rPr>
          <w:b/>
          <w:bCs/>
        </w:rPr>
        <w:t xml:space="preserve"> </w:t>
      </w:r>
      <w:r w:rsidRPr="00A46D43">
        <w:t>da bo oprema tovarniško nova</w:t>
      </w:r>
      <w:r w:rsidRPr="00066141">
        <w:rPr>
          <w:b/>
          <w:bCs/>
        </w:rPr>
        <w:t xml:space="preserve"> </w:t>
      </w:r>
      <w:r w:rsidRPr="00066141">
        <w:t>(nerabljen</w:t>
      </w:r>
      <w:r>
        <w:t>a</w:t>
      </w:r>
      <w:r w:rsidRPr="00066141">
        <w:t xml:space="preserve">) in bodo v vse komponente </w:t>
      </w:r>
      <w:r>
        <w:t>opreme</w:t>
      </w:r>
      <w:r w:rsidRPr="00066141">
        <w:t xml:space="preserve"> vgrajeni vsi in tovarniško novi (nerabljeni) deli</w:t>
      </w:r>
      <w:r>
        <w:t>.</w:t>
      </w:r>
    </w:p>
    <w:p w14:paraId="00AB45EA" w14:textId="77777777" w:rsidR="00A46D43" w:rsidRDefault="00A46D43" w:rsidP="00A46D43">
      <w:pPr>
        <w:pStyle w:val="Odstavekseznama"/>
        <w:jc w:val="both"/>
      </w:pPr>
    </w:p>
    <w:p w14:paraId="0A326BB3" w14:textId="2BCA16C3" w:rsidR="00A46D43" w:rsidRDefault="00A46D43" w:rsidP="008C20F8">
      <w:pPr>
        <w:pStyle w:val="Odstavekseznama"/>
        <w:numPr>
          <w:ilvl w:val="0"/>
          <w:numId w:val="22"/>
        </w:numPr>
        <w:jc w:val="both"/>
      </w:pPr>
      <w:r>
        <w:t>Ponujena oprema m</w:t>
      </w:r>
      <w:r w:rsidRPr="006F6883">
        <w:t>ora ustreza</w:t>
      </w:r>
      <w:r>
        <w:t>ti</w:t>
      </w:r>
      <w:r w:rsidRPr="006F6883">
        <w:t xml:space="preserve"> pred</w:t>
      </w:r>
      <w:r w:rsidR="008C20F8">
        <w:t xml:space="preserve"> </w:t>
      </w:r>
      <w:r w:rsidRPr="006F6883">
        <w:t>pripravljenim instalacija</w:t>
      </w:r>
      <w:r>
        <w:t>m kot izhaja iz tehničnih načrtov 16717_4_PZI_4.4.1_Tloris_P_008_in_010_TEH in</w:t>
      </w:r>
      <w:r w:rsidRPr="004A142A">
        <w:t xml:space="preserve"> 16717_4_PZI_4.4.2_Tloris_1N_LAB_TEH</w:t>
      </w:r>
      <w:r>
        <w:t>.</w:t>
      </w:r>
    </w:p>
    <w:p w14:paraId="6781C9AB" w14:textId="77777777" w:rsidR="00A46D43" w:rsidRDefault="00A46D43" w:rsidP="00A46D43">
      <w:pPr>
        <w:pStyle w:val="Odstavekseznama"/>
        <w:jc w:val="both"/>
      </w:pPr>
    </w:p>
    <w:p w14:paraId="1D76E03D" w14:textId="7B751DC6" w:rsidR="00C3659A" w:rsidRDefault="009335A5" w:rsidP="008C20F8">
      <w:pPr>
        <w:pStyle w:val="Odstavekseznama"/>
        <w:numPr>
          <w:ilvl w:val="0"/>
          <w:numId w:val="22"/>
        </w:numPr>
        <w:jc w:val="both"/>
      </w:pPr>
      <w:r>
        <w:t xml:space="preserve">Izbrani ponudnik mora na sedežu naročnika izvesti </w:t>
      </w:r>
      <w:r w:rsidR="00C3659A" w:rsidRPr="006F6883">
        <w:t xml:space="preserve">preizkus delovanja </w:t>
      </w:r>
      <w:r w:rsidR="00C3659A">
        <w:t xml:space="preserve">opreme </w:t>
      </w:r>
      <w:r w:rsidR="00C3659A" w:rsidRPr="006F6883">
        <w:t xml:space="preserve">in </w:t>
      </w:r>
      <w:r w:rsidR="00C3659A">
        <w:t>enkratno usposabljanje</w:t>
      </w:r>
      <w:r w:rsidR="00C3659A" w:rsidRPr="006F6883">
        <w:t xml:space="preserve"> uporabnikov</w:t>
      </w:r>
      <w:r w:rsidR="00C3659A">
        <w:t xml:space="preserve"> laboratorijev (cca. 1</w:t>
      </w:r>
      <w:r w:rsidR="00E23D6E">
        <w:t>5</w:t>
      </w:r>
      <w:r w:rsidR="00C3659A">
        <w:t xml:space="preserve"> oseb), ki naj zajema prikaz zagona, ustavitve in delovanja za sledečo opremo: digestoriji, </w:t>
      </w:r>
      <w:proofErr w:type="spellStart"/>
      <w:r w:rsidR="00C3659A">
        <w:t>odses</w:t>
      </w:r>
      <w:r w:rsidR="000A59D0">
        <w:t>o</w:t>
      </w:r>
      <w:r w:rsidR="00C3659A">
        <w:t>valne</w:t>
      </w:r>
      <w:proofErr w:type="spellEnd"/>
      <w:r w:rsidR="00C3659A">
        <w:t xml:space="preserve"> roke, varnostne prhe in varnostne prhe za oči ter varnostne omare</w:t>
      </w:r>
      <w:r w:rsidR="00004001">
        <w:t>, in sicer s strani strokovno usposobljenega osebja</w:t>
      </w:r>
      <w:r w:rsidR="00C3659A">
        <w:t xml:space="preserve">. </w:t>
      </w:r>
      <w:r>
        <w:t>Naročnik ocenjuje, da naj bi u</w:t>
      </w:r>
      <w:r w:rsidR="00C3659A">
        <w:t xml:space="preserve">sposabljanje </w:t>
      </w:r>
      <w:r>
        <w:t>uporabnikov</w:t>
      </w:r>
      <w:r w:rsidR="00C3659A">
        <w:t xml:space="preserve"> traja</w:t>
      </w:r>
      <w:r>
        <w:t>lo</w:t>
      </w:r>
      <w:r w:rsidR="00C3659A">
        <w:t xml:space="preserve"> cca. 2</w:t>
      </w:r>
      <w:r w:rsidR="008C20F8">
        <w:t xml:space="preserve"> </w:t>
      </w:r>
      <w:r>
        <w:t>uri</w:t>
      </w:r>
      <w:r w:rsidR="00C3659A">
        <w:t xml:space="preserve">. </w:t>
      </w:r>
    </w:p>
    <w:p w14:paraId="74853563" w14:textId="77777777" w:rsidR="00C3659A" w:rsidRDefault="00C3659A" w:rsidP="00C3659A">
      <w:pPr>
        <w:jc w:val="both"/>
      </w:pPr>
    </w:p>
    <w:p w14:paraId="254EC9C9" w14:textId="7D1A8795" w:rsidR="00BA249F" w:rsidRDefault="009335A5" w:rsidP="00BA249F">
      <w:pPr>
        <w:pStyle w:val="Odstavekseznama"/>
        <w:numPr>
          <w:ilvl w:val="0"/>
          <w:numId w:val="22"/>
        </w:numPr>
        <w:jc w:val="both"/>
      </w:pPr>
      <w:r>
        <w:t xml:space="preserve">Izbrani ponudnik mora izvesti vse </w:t>
      </w:r>
      <w:r w:rsidR="00C3659A" w:rsidRPr="006F6883">
        <w:t>priklop</w:t>
      </w:r>
      <w:r>
        <w:t>e</w:t>
      </w:r>
      <w:r w:rsidR="00C3659A" w:rsidRPr="006F6883">
        <w:t xml:space="preserve"> opreme na instalacijske sisteme</w:t>
      </w:r>
      <w:r w:rsidR="00C3659A">
        <w:t xml:space="preserve"> naročnika: </w:t>
      </w:r>
      <w:r w:rsidR="00006E9A">
        <w:t>digestorij</w:t>
      </w:r>
      <w:r w:rsidR="00B0445D">
        <w:t>i</w:t>
      </w:r>
      <w:r w:rsidR="00006E9A">
        <w:t xml:space="preserve">, </w:t>
      </w:r>
      <w:proofErr w:type="spellStart"/>
      <w:r w:rsidR="00006E9A">
        <w:t>odsesevalne</w:t>
      </w:r>
      <w:proofErr w:type="spellEnd"/>
      <w:r w:rsidR="00006E9A">
        <w:t xml:space="preserve"> roke, </w:t>
      </w:r>
      <w:r w:rsidR="00C3659A" w:rsidRPr="006F6883">
        <w:t>medijske celice za elektriko, laboratorijske pipe, odtočn</w:t>
      </w:r>
      <w:r>
        <w:t>e</w:t>
      </w:r>
      <w:r w:rsidR="00C3659A" w:rsidRPr="006F6883">
        <w:t xml:space="preserve"> sifon</w:t>
      </w:r>
      <w:r>
        <w:t>e</w:t>
      </w:r>
      <w:r w:rsidR="00C3659A" w:rsidRPr="006F6883">
        <w:t xml:space="preserve">, </w:t>
      </w:r>
      <w:r w:rsidR="003C58BF">
        <w:t xml:space="preserve">varnostne omare (z izjemo varnostnih omar v </w:t>
      </w:r>
      <w:r w:rsidR="00322B63">
        <w:t xml:space="preserve">kleti) </w:t>
      </w:r>
      <w:r w:rsidR="00C3659A" w:rsidRPr="006F6883">
        <w:t>in</w:t>
      </w:r>
      <w:r>
        <w:t xml:space="preserve"> vso morebitno ostalo opremo, če je to potrebno za njeno normalno delovanje oz. uporabo</w:t>
      </w:r>
      <w:r w:rsidR="00004001">
        <w:t>, in sicer s strani strokovno usposobljenega osebja</w:t>
      </w:r>
      <w:r>
        <w:t>.</w:t>
      </w:r>
      <w:r w:rsidR="00CC2084">
        <w:t xml:space="preserve"> </w:t>
      </w:r>
      <w:r w:rsidR="00263EF0">
        <w:t>Ponudba n</w:t>
      </w:r>
      <w:r w:rsidR="00263EF0" w:rsidRPr="0079084E">
        <w:t xml:space="preserve">aj </w:t>
      </w:r>
      <w:r w:rsidR="0079084E" w:rsidRPr="0079084E">
        <w:t xml:space="preserve">torej </w:t>
      </w:r>
      <w:r w:rsidR="00263EF0" w:rsidRPr="0079084E">
        <w:t xml:space="preserve">vsebuje tudi </w:t>
      </w:r>
      <w:r w:rsidR="00CC2084" w:rsidRPr="0079084E">
        <w:t>priklopni material.</w:t>
      </w:r>
      <w:r w:rsidR="00CC2084">
        <w:t xml:space="preserve"> </w:t>
      </w:r>
    </w:p>
    <w:p w14:paraId="63CE0ABD" w14:textId="77777777" w:rsidR="00C3659A" w:rsidRDefault="00C3659A" w:rsidP="00C3659A">
      <w:pPr>
        <w:pStyle w:val="Odstavekseznama"/>
      </w:pPr>
    </w:p>
    <w:p w14:paraId="727ED6D0" w14:textId="49478595" w:rsidR="00C3659A" w:rsidRDefault="00C3659A" w:rsidP="008C20F8">
      <w:pPr>
        <w:pStyle w:val="Odstavekseznama"/>
        <w:numPr>
          <w:ilvl w:val="0"/>
          <w:numId w:val="22"/>
        </w:numPr>
        <w:jc w:val="both"/>
      </w:pPr>
      <w:r>
        <w:t>Garancija: najmanj 24 mesecev</w:t>
      </w:r>
      <w:r w:rsidR="008C20F8">
        <w:t>.</w:t>
      </w:r>
    </w:p>
    <w:p w14:paraId="0FD2E433" w14:textId="77777777" w:rsidR="009335A5" w:rsidRDefault="009335A5" w:rsidP="009335A5">
      <w:pPr>
        <w:pStyle w:val="Odstavekseznama"/>
      </w:pPr>
    </w:p>
    <w:p w14:paraId="5344C1FD" w14:textId="1582AD7C" w:rsidR="009335A5" w:rsidRDefault="009335A5" w:rsidP="008C20F8">
      <w:pPr>
        <w:pStyle w:val="Odstavekseznama"/>
        <w:numPr>
          <w:ilvl w:val="0"/>
          <w:numId w:val="22"/>
        </w:numPr>
        <w:jc w:val="both"/>
      </w:pPr>
      <w:bookmarkStart w:id="1" w:name="_Hlk159514615"/>
      <w:r w:rsidRPr="00066141">
        <w:t xml:space="preserve">Ponudnik </w:t>
      </w:r>
      <w:r>
        <w:t>z oddajo ponudbe jamči, da zagotavlja</w:t>
      </w:r>
      <w:r w:rsidRPr="00066141">
        <w:t xml:space="preserve"> originalne rezervne dele in potrošni material, vezan izključno na proizvajalca vseh glavnih komponent </w:t>
      </w:r>
      <w:r>
        <w:t>opreme</w:t>
      </w:r>
      <w:r w:rsidRPr="00066141">
        <w:t xml:space="preserve">, ter </w:t>
      </w:r>
      <w:r>
        <w:t xml:space="preserve">nudi </w:t>
      </w:r>
      <w:r w:rsidRPr="00066141">
        <w:t>vzdrževanje in servis vseh komponent opreme</w:t>
      </w:r>
      <w:r>
        <w:t xml:space="preserve"> </w:t>
      </w:r>
      <w:r w:rsidRPr="00066141">
        <w:t xml:space="preserve">vsaj </w:t>
      </w:r>
      <w:r w:rsidRPr="008C20F8">
        <w:t>10 let</w:t>
      </w:r>
      <w:r w:rsidRPr="00066141">
        <w:t xml:space="preserve"> po poteku garancijskega roka</w:t>
      </w:r>
      <w:bookmarkEnd w:id="1"/>
      <w:r w:rsidRPr="00066141">
        <w:t>.</w:t>
      </w:r>
    </w:p>
    <w:p w14:paraId="72242D02" w14:textId="77777777" w:rsidR="009335A5" w:rsidRDefault="009335A5" w:rsidP="009335A5">
      <w:pPr>
        <w:pStyle w:val="Odstavekseznama"/>
      </w:pPr>
    </w:p>
    <w:p w14:paraId="06B89476" w14:textId="0A36B30F" w:rsidR="009335A5" w:rsidRDefault="009335A5" w:rsidP="008C20F8">
      <w:pPr>
        <w:pStyle w:val="Odstavekseznama"/>
        <w:numPr>
          <w:ilvl w:val="0"/>
          <w:numId w:val="22"/>
        </w:numPr>
        <w:jc w:val="both"/>
      </w:pPr>
      <w:bookmarkStart w:id="2" w:name="_Hlk66356955"/>
      <w:r w:rsidRPr="00066141">
        <w:t xml:space="preserve">Storitve servisiranja v obdobju garancije in vsaj 10 let po poteku garancijskega roka mora izvajati usposobljen serviser, pooblaščen s strani proizvajalca opreme, z aktivnim znanjem </w:t>
      </w:r>
      <w:r>
        <w:t xml:space="preserve">angleškega ali </w:t>
      </w:r>
      <w:r w:rsidRPr="00066141">
        <w:t>slovenskega jezika</w:t>
      </w:r>
      <w:bookmarkEnd w:id="2"/>
      <w:r>
        <w:t>.</w:t>
      </w:r>
    </w:p>
    <w:p w14:paraId="0703E7D2" w14:textId="77777777" w:rsidR="00C3659A" w:rsidRDefault="00C3659A" w:rsidP="00C3659A">
      <w:pPr>
        <w:pStyle w:val="Odstavekseznama"/>
      </w:pPr>
    </w:p>
    <w:p w14:paraId="0B43CECB" w14:textId="77777777" w:rsidR="0022640E" w:rsidRDefault="0022640E" w:rsidP="00C3659A">
      <w:pPr>
        <w:pStyle w:val="Odstavekseznama"/>
      </w:pPr>
    </w:p>
    <w:p w14:paraId="553AADC8" w14:textId="77777777" w:rsidR="008C20F8" w:rsidRDefault="008C20F8" w:rsidP="00C3659A">
      <w:pPr>
        <w:pStyle w:val="Odstavekseznama"/>
        <w:ind w:left="0"/>
      </w:pPr>
    </w:p>
    <w:tbl>
      <w:tblPr>
        <w:tblW w:w="9354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393"/>
        <w:gridCol w:w="4961"/>
      </w:tblGrid>
      <w:tr w:rsidR="00635C86" w:rsidRPr="00E03F2A" w14:paraId="4A49F617" w14:textId="77777777" w:rsidTr="00636CBB">
        <w:tc>
          <w:tcPr>
            <w:tcW w:w="4393" w:type="dxa"/>
          </w:tcPr>
          <w:p w14:paraId="288712C3" w14:textId="77777777" w:rsidR="00635C86" w:rsidRPr="00E03F2A" w:rsidRDefault="00635C86" w:rsidP="00636CBB">
            <w:pPr>
              <w:spacing w:line="276" w:lineRule="auto"/>
              <w:rPr>
                <w:rFonts w:cs="Arial"/>
                <w:sz w:val="22"/>
                <w:szCs w:val="22"/>
              </w:rPr>
            </w:pPr>
            <w:bookmarkStart w:id="3" w:name="_Hlk167713659"/>
            <w:r w:rsidRPr="00E03F2A">
              <w:rPr>
                <w:rFonts w:cs="Arial"/>
                <w:sz w:val="22"/>
                <w:szCs w:val="22"/>
              </w:rPr>
              <w:t>Kraj in datum:</w:t>
            </w:r>
          </w:p>
          <w:p w14:paraId="60E78BD1" w14:textId="77777777" w:rsidR="00635C86" w:rsidRPr="00E03F2A" w:rsidRDefault="00635C86" w:rsidP="00636CBB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4961" w:type="dxa"/>
          </w:tcPr>
          <w:p w14:paraId="2DEBCDFC" w14:textId="77777777" w:rsidR="00635C86" w:rsidRPr="00E03F2A" w:rsidRDefault="00635C86" w:rsidP="00636CBB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E03F2A">
              <w:rPr>
                <w:rFonts w:cs="Arial"/>
                <w:sz w:val="22"/>
                <w:szCs w:val="22"/>
              </w:rPr>
              <w:t>Ponudnik:</w:t>
            </w:r>
          </w:p>
        </w:tc>
      </w:tr>
      <w:tr w:rsidR="00635C86" w:rsidRPr="00E03F2A" w14:paraId="32E7D27C" w14:textId="77777777" w:rsidTr="00636CBB">
        <w:tc>
          <w:tcPr>
            <w:tcW w:w="4393" w:type="dxa"/>
          </w:tcPr>
          <w:p w14:paraId="1272BD61" w14:textId="77777777" w:rsidR="00635C86" w:rsidRPr="00E03F2A" w:rsidRDefault="00635C86" w:rsidP="00636CBB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4961" w:type="dxa"/>
          </w:tcPr>
          <w:p w14:paraId="56D7F0BA" w14:textId="77777777" w:rsidR="00635C86" w:rsidRPr="00E03F2A" w:rsidRDefault="00635C86" w:rsidP="00636CBB">
            <w:pPr>
              <w:spacing w:line="276" w:lineRule="auto"/>
              <w:rPr>
                <w:rFonts w:cs="Arial"/>
                <w:sz w:val="22"/>
                <w:szCs w:val="22"/>
              </w:rPr>
            </w:pPr>
            <w:r w:rsidRPr="00E03F2A">
              <w:rPr>
                <w:rFonts w:cs="Arial"/>
                <w:sz w:val="22"/>
                <w:szCs w:val="22"/>
              </w:rPr>
              <w:t>Žig in podpis:</w:t>
            </w:r>
          </w:p>
          <w:p w14:paraId="353AFC24" w14:textId="77777777" w:rsidR="00635C86" w:rsidRPr="00E03F2A" w:rsidRDefault="00635C86" w:rsidP="00636CBB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</w:tc>
      </w:tr>
      <w:bookmarkEnd w:id="3"/>
    </w:tbl>
    <w:p w14:paraId="236E86C7" w14:textId="77777777" w:rsidR="008C20F8" w:rsidRDefault="008C20F8" w:rsidP="00C3659A">
      <w:pPr>
        <w:pStyle w:val="Odstavekseznama"/>
        <w:ind w:left="0"/>
      </w:pPr>
    </w:p>
    <w:p w14:paraId="6CBF2557" w14:textId="77777777" w:rsidR="00635C86" w:rsidRDefault="00635C86" w:rsidP="00C3659A">
      <w:pPr>
        <w:pStyle w:val="Odstavekseznama"/>
        <w:ind w:left="0"/>
      </w:pPr>
    </w:p>
    <w:p w14:paraId="6A8A94D3" w14:textId="77777777" w:rsidR="00635C86" w:rsidRDefault="00635C86" w:rsidP="00C3659A">
      <w:pPr>
        <w:pStyle w:val="Odstavekseznama"/>
        <w:ind w:left="0"/>
      </w:pPr>
    </w:p>
    <w:p w14:paraId="3173F72F" w14:textId="77777777" w:rsidR="008C20F8" w:rsidRDefault="008C20F8" w:rsidP="00C3659A">
      <w:pPr>
        <w:pStyle w:val="Odstavekseznama"/>
        <w:ind w:left="0"/>
      </w:pPr>
    </w:p>
    <w:p w14:paraId="11F884F4" w14:textId="77777777" w:rsidR="00A46D43" w:rsidRPr="00172E86" w:rsidRDefault="00A46D43" w:rsidP="00635C86">
      <w:pPr>
        <w:pStyle w:val="pf0"/>
        <w:ind w:left="720"/>
        <w:rPr>
          <w:rFonts w:asciiTheme="minorHAnsi" w:hAnsiTheme="minorHAnsi" w:cstheme="minorHAnsi"/>
          <w:sz w:val="22"/>
          <w:szCs w:val="22"/>
        </w:rPr>
      </w:pPr>
    </w:p>
    <w:p w14:paraId="4340F2D2" w14:textId="77777777" w:rsidR="00C3659A" w:rsidRPr="00A50720" w:rsidRDefault="00C3659A" w:rsidP="00A50720">
      <w:pPr>
        <w:tabs>
          <w:tab w:val="left" w:pos="1980"/>
        </w:tabs>
        <w:ind w:right="382"/>
        <w:jc w:val="both"/>
        <w:rPr>
          <w:sz w:val="22"/>
          <w:szCs w:val="22"/>
        </w:rPr>
      </w:pPr>
    </w:p>
    <w:p w14:paraId="3053266D" w14:textId="4DACFFEC" w:rsidR="00206862" w:rsidRPr="00630527" w:rsidRDefault="00206862">
      <w:pPr>
        <w:rPr>
          <w:rFonts w:cs="Arial"/>
          <w:b/>
          <w:caps/>
          <w:color w:val="632423"/>
          <w:sz w:val="28"/>
          <w:szCs w:val="28"/>
        </w:rPr>
      </w:pPr>
    </w:p>
    <w:sectPr w:rsidR="00206862" w:rsidRPr="00630527" w:rsidSect="00536F0D">
      <w:headerReference w:type="default" r:id="rId10"/>
      <w:footerReference w:type="default" r:id="rId11"/>
      <w:pgSz w:w="11906" w:h="16838"/>
      <w:pgMar w:top="1418" w:right="1286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E6164" w14:textId="77777777" w:rsidR="00571E3B" w:rsidRDefault="00571E3B" w:rsidP="00FE160E">
      <w:r>
        <w:separator/>
      </w:r>
    </w:p>
  </w:endnote>
  <w:endnote w:type="continuationSeparator" w:id="0">
    <w:p w14:paraId="09BFB537" w14:textId="77777777" w:rsidR="00571E3B" w:rsidRDefault="00571E3B" w:rsidP="00FE1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9810B" w14:textId="77777777" w:rsidR="00E0138A" w:rsidRPr="00A43BF6" w:rsidRDefault="00E0138A" w:rsidP="00536F0D">
    <w:pPr>
      <w:pStyle w:val="Noga"/>
      <w:pBdr>
        <w:top w:val="single" w:sz="18" w:space="1" w:color="632423"/>
      </w:pBd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44402" w14:textId="77777777" w:rsidR="00571E3B" w:rsidRDefault="00571E3B" w:rsidP="00FE160E">
      <w:r>
        <w:separator/>
      </w:r>
    </w:p>
  </w:footnote>
  <w:footnote w:type="continuationSeparator" w:id="0">
    <w:p w14:paraId="1F60DB44" w14:textId="77777777" w:rsidR="00571E3B" w:rsidRDefault="00571E3B" w:rsidP="00FE1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45726" w14:textId="77777777" w:rsidR="00E0138A" w:rsidRPr="00BE57A1" w:rsidRDefault="00E0138A" w:rsidP="00536F0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807444"/>
    <w:lvl w:ilvl="0">
      <w:start w:val="1"/>
      <w:numFmt w:val="decimal"/>
      <w:pStyle w:val="Otevilenseznam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EA4C70A"/>
    <w:lvl w:ilvl="0">
      <w:start w:val="1"/>
      <w:numFmt w:val="decimal"/>
      <w:pStyle w:val="Otevilenseznam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AA824B2"/>
    <w:lvl w:ilvl="0">
      <w:start w:val="1"/>
      <w:numFmt w:val="decimal"/>
      <w:pStyle w:val="Otevile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7585D64"/>
    <w:lvl w:ilvl="0">
      <w:start w:val="1"/>
      <w:numFmt w:val="decimal"/>
      <w:pStyle w:val="Otevile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A361EA2"/>
    <w:lvl w:ilvl="0">
      <w:start w:val="1"/>
      <w:numFmt w:val="bullet"/>
      <w:pStyle w:val="Oznaenseznam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E6E3DA"/>
    <w:lvl w:ilvl="0">
      <w:start w:val="1"/>
      <w:numFmt w:val="bullet"/>
      <w:pStyle w:val="Oznaenseznam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638D132"/>
    <w:lvl w:ilvl="0">
      <w:start w:val="1"/>
      <w:numFmt w:val="bullet"/>
      <w:pStyle w:val="Oznaenseznam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A1268B2"/>
    <w:lvl w:ilvl="0">
      <w:start w:val="1"/>
      <w:numFmt w:val="bullet"/>
      <w:pStyle w:val="Oznaenseznam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31C56C8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0446806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A33B47"/>
    <w:multiLevelType w:val="hybridMultilevel"/>
    <w:tmpl w:val="483487B2"/>
    <w:lvl w:ilvl="0" w:tplc="38FA240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10D63EC4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AD4E3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8E44271"/>
    <w:multiLevelType w:val="hybridMultilevel"/>
    <w:tmpl w:val="3B24367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9E25216"/>
    <w:multiLevelType w:val="hybridMultilevel"/>
    <w:tmpl w:val="93B625C2"/>
    <w:name w:val="WW8Num2"/>
    <w:lvl w:ilvl="0" w:tplc="FFFFFFFF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DA638C"/>
    <w:multiLevelType w:val="hybridMultilevel"/>
    <w:tmpl w:val="881C39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247F68"/>
    <w:multiLevelType w:val="hybridMultilevel"/>
    <w:tmpl w:val="3C18D2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F02518"/>
    <w:multiLevelType w:val="hybridMultilevel"/>
    <w:tmpl w:val="608C2ECA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165712"/>
    <w:multiLevelType w:val="hybridMultilevel"/>
    <w:tmpl w:val="2E4EC1A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8FD622E"/>
    <w:multiLevelType w:val="hybridMultilevel"/>
    <w:tmpl w:val="9AA08C7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D336EE8"/>
    <w:multiLevelType w:val="hybridMultilevel"/>
    <w:tmpl w:val="ED2C52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1B2923"/>
    <w:multiLevelType w:val="multilevel"/>
    <w:tmpl w:val="0C707BEE"/>
    <w:lvl w:ilvl="0">
      <w:start w:val="1"/>
      <w:numFmt w:val="upperLetter"/>
      <w:pStyle w:val="1AG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z w:val="28"/>
        <w:szCs w:val="28"/>
      </w:rPr>
    </w:lvl>
    <w:lvl w:ilvl="1">
      <w:numFmt w:val="decimalZero"/>
      <w:pStyle w:val="2AG"/>
      <w:lvlText w:val="%1.%2"/>
      <w:lvlJc w:val="left"/>
      <w:pPr>
        <w:tabs>
          <w:tab w:val="num" w:pos="1277"/>
        </w:tabs>
        <w:ind w:left="1277" w:hanging="851"/>
      </w:pPr>
      <w:rPr>
        <w:rFonts w:ascii="Arial" w:hAnsi="Arial" w:cs="Aria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pStyle w:val="3AG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4AG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/>
        <w:i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1E8208A0"/>
    <w:multiLevelType w:val="hybridMultilevel"/>
    <w:tmpl w:val="8000FE26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1EB37A00"/>
    <w:multiLevelType w:val="hybridMultilevel"/>
    <w:tmpl w:val="276816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224B3F7B"/>
    <w:multiLevelType w:val="hybridMultilevel"/>
    <w:tmpl w:val="17A223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5F4290E"/>
    <w:multiLevelType w:val="hybridMultilevel"/>
    <w:tmpl w:val="5D66778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2B36744A"/>
    <w:multiLevelType w:val="hybridMultilevel"/>
    <w:tmpl w:val="1D22EF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B5C3303"/>
    <w:multiLevelType w:val="hybridMultilevel"/>
    <w:tmpl w:val="5052C2BC"/>
    <w:lvl w:ilvl="0" w:tplc="34841E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C311D99"/>
    <w:multiLevelType w:val="hybridMultilevel"/>
    <w:tmpl w:val="4B0A23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6A2B79"/>
    <w:multiLevelType w:val="hybridMultilevel"/>
    <w:tmpl w:val="001C93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3471E6"/>
    <w:multiLevelType w:val="multilevel"/>
    <w:tmpl w:val="04090023"/>
    <w:styleLink w:val="lenOdsek"/>
    <w:lvl w:ilvl="0">
      <w:start w:val="1"/>
      <w:numFmt w:val="upperRoman"/>
      <w:lvlText w:val="文章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1" w15:restartNumberingAfterBreak="0">
    <w:nsid w:val="3E592F06"/>
    <w:multiLevelType w:val="hybridMultilevel"/>
    <w:tmpl w:val="49E0A5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E870E9B"/>
    <w:multiLevelType w:val="hybridMultilevel"/>
    <w:tmpl w:val="8092CDFC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05E24B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422678D8"/>
    <w:multiLevelType w:val="hybridMultilevel"/>
    <w:tmpl w:val="9B2E9C0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44023CE0"/>
    <w:multiLevelType w:val="hybridMultilevel"/>
    <w:tmpl w:val="FBDE3ADE"/>
    <w:lvl w:ilvl="0" w:tplc="3B6E6EE6">
      <w:start w:val="1"/>
      <w:numFmt w:val="upperRoman"/>
      <w:lvlText w:val="%1."/>
      <w:lvlJc w:val="left"/>
      <w:pPr>
        <w:tabs>
          <w:tab w:val="num" w:pos="426"/>
        </w:tabs>
        <w:ind w:left="653" w:hanging="227"/>
      </w:pPr>
    </w:lvl>
    <w:lvl w:ilvl="1" w:tplc="4DECBD0E">
      <w:start w:val="1"/>
      <w:numFmt w:val="decimal"/>
      <w:pStyle w:val="DARKO2"/>
      <w:lvlText w:val="%2."/>
      <w:lvlJc w:val="left"/>
      <w:pPr>
        <w:tabs>
          <w:tab w:val="num" w:pos="1620"/>
        </w:tabs>
        <w:ind w:left="1620" w:hanging="540"/>
      </w:pPr>
    </w:lvl>
    <w:lvl w:ilvl="2" w:tplc="0424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54658E2"/>
    <w:multiLevelType w:val="hybridMultilevel"/>
    <w:tmpl w:val="196C90F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46346AEE"/>
    <w:multiLevelType w:val="hybridMultilevel"/>
    <w:tmpl w:val="038A2BE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9" w15:restartNumberingAfterBreak="0">
    <w:nsid w:val="4C1744DB"/>
    <w:multiLevelType w:val="hybridMultilevel"/>
    <w:tmpl w:val="8CB0CF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4F2007C"/>
    <w:multiLevelType w:val="hybridMultilevel"/>
    <w:tmpl w:val="65DE903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5362DCE"/>
    <w:multiLevelType w:val="hybridMultilevel"/>
    <w:tmpl w:val="0D6686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9A13B38"/>
    <w:multiLevelType w:val="hybridMultilevel"/>
    <w:tmpl w:val="0FA21F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E181890"/>
    <w:multiLevelType w:val="hybridMultilevel"/>
    <w:tmpl w:val="EE1C66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F3827EE"/>
    <w:multiLevelType w:val="hybridMultilevel"/>
    <w:tmpl w:val="26E8DB4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611D5B20"/>
    <w:multiLevelType w:val="hybridMultilevel"/>
    <w:tmpl w:val="6650AB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1681878"/>
    <w:multiLevelType w:val="hybridMultilevel"/>
    <w:tmpl w:val="C4C8A4C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62E9450F"/>
    <w:multiLevelType w:val="hybridMultilevel"/>
    <w:tmpl w:val="302EB7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47E1027"/>
    <w:multiLevelType w:val="hybridMultilevel"/>
    <w:tmpl w:val="DA021FF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66257225"/>
    <w:multiLevelType w:val="hybridMultilevel"/>
    <w:tmpl w:val="961AC72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EC0D36"/>
    <w:multiLevelType w:val="hybridMultilevel"/>
    <w:tmpl w:val="30D23DB2"/>
    <w:lvl w:ilvl="0" w:tplc="202208A6">
      <w:start w:val="1"/>
      <w:numFmt w:val="decimal"/>
      <w:pStyle w:val="Slog7"/>
      <w:lvlText w:val="Pogoj %1."/>
      <w:lvlJc w:val="left"/>
      <w:pPr>
        <w:ind w:left="785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B0917D6"/>
    <w:multiLevelType w:val="hybridMultilevel"/>
    <w:tmpl w:val="54607B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8162F04"/>
    <w:multiLevelType w:val="hybridMultilevel"/>
    <w:tmpl w:val="C7E662E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7B7C1E3F"/>
    <w:multiLevelType w:val="hybridMultilevel"/>
    <w:tmpl w:val="3DE49E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070146">
    <w:abstractNumId w:val="9"/>
  </w:num>
  <w:num w:numId="2" w16cid:durableId="517428741">
    <w:abstractNumId w:val="7"/>
  </w:num>
  <w:num w:numId="3" w16cid:durableId="676929807">
    <w:abstractNumId w:val="6"/>
  </w:num>
  <w:num w:numId="4" w16cid:durableId="372972047">
    <w:abstractNumId w:val="5"/>
  </w:num>
  <w:num w:numId="5" w16cid:durableId="810900925">
    <w:abstractNumId w:val="4"/>
  </w:num>
  <w:num w:numId="6" w16cid:durableId="633103700">
    <w:abstractNumId w:val="8"/>
  </w:num>
  <w:num w:numId="7" w16cid:durableId="1643150027">
    <w:abstractNumId w:val="3"/>
  </w:num>
  <w:num w:numId="8" w16cid:durableId="2005892121">
    <w:abstractNumId w:val="2"/>
  </w:num>
  <w:num w:numId="9" w16cid:durableId="474879407">
    <w:abstractNumId w:val="1"/>
  </w:num>
  <w:num w:numId="10" w16cid:durableId="618952125">
    <w:abstractNumId w:val="0"/>
  </w:num>
  <w:num w:numId="11" w16cid:durableId="1158038894">
    <w:abstractNumId w:val="33"/>
  </w:num>
  <w:num w:numId="12" w16cid:durableId="800028733">
    <w:abstractNumId w:val="11"/>
  </w:num>
  <w:num w:numId="13" w16cid:durableId="83116924">
    <w:abstractNumId w:val="30"/>
  </w:num>
  <w:num w:numId="14" w16cid:durableId="276183413">
    <w:abstractNumId w:val="23"/>
  </w:num>
  <w:num w:numId="15" w16cid:durableId="1140810157">
    <w:abstractNumId w:val="38"/>
  </w:num>
  <w:num w:numId="16" w16cid:durableId="589312128">
    <w:abstractNumId w:val="3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70779768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43036275">
    <w:abstractNumId w:val="10"/>
  </w:num>
  <w:num w:numId="19" w16cid:durableId="1258101971">
    <w:abstractNumId w:val="50"/>
  </w:num>
  <w:num w:numId="20" w16cid:durableId="1818450838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757484214">
    <w:abstractNumId w:val="46"/>
  </w:num>
  <w:num w:numId="22" w16cid:durableId="255208434">
    <w:abstractNumId w:val="26"/>
  </w:num>
  <w:num w:numId="23" w16cid:durableId="1926110463">
    <w:abstractNumId w:val="16"/>
  </w:num>
  <w:num w:numId="24" w16cid:durableId="1436051243">
    <w:abstractNumId w:val="27"/>
  </w:num>
  <w:num w:numId="25" w16cid:durableId="1040786590">
    <w:abstractNumId w:val="12"/>
  </w:num>
  <w:num w:numId="26" w16cid:durableId="1396631">
    <w:abstractNumId w:val="18"/>
  </w:num>
  <w:num w:numId="27" w16cid:durableId="48379515">
    <w:abstractNumId w:val="36"/>
  </w:num>
  <w:num w:numId="28" w16cid:durableId="1934166444">
    <w:abstractNumId w:val="28"/>
  </w:num>
  <w:num w:numId="29" w16cid:durableId="1341737542">
    <w:abstractNumId w:val="19"/>
  </w:num>
  <w:num w:numId="30" w16cid:durableId="852767212">
    <w:abstractNumId w:val="48"/>
  </w:num>
  <w:num w:numId="31" w16cid:durableId="537470593">
    <w:abstractNumId w:val="41"/>
  </w:num>
  <w:num w:numId="32" w16cid:durableId="1177304527">
    <w:abstractNumId w:val="51"/>
  </w:num>
  <w:num w:numId="33" w16cid:durableId="688718146">
    <w:abstractNumId w:val="44"/>
  </w:num>
  <w:num w:numId="34" w16cid:durableId="178274411">
    <w:abstractNumId w:val="52"/>
  </w:num>
  <w:num w:numId="35" w16cid:durableId="1557083310">
    <w:abstractNumId w:val="37"/>
  </w:num>
  <w:num w:numId="36" w16cid:durableId="855313521">
    <w:abstractNumId w:val="53"/>
  </w:num>
  <w:num w:numId="37" w16cid:durableId="665208401">
    <w:abstractNumId w:val="42"/>
  </w:num>
  <w:num w:numId="38" w16cid:durableId="189608861">
    <w:abstractNumId w:val="39"/>
  </w:num>
  <w:num w:numId="39" w16cid:durableId="456414499">
    <w:abstractNumId w:val="45"/>
  </w:num>
  <w:num w:numId="40" w16cid:durableId="1166360518">
    <w:abstractNumId w:val="43"/>
  </w:num>
  <w:num w:numId="41" w16cid:durableId="10685708">
    <w:abstractNumId w:val="29"/>
  </w:num>
  <w:num w:numId="42" w16cid:durableId="447240075">
    <w:abstractNumId w:val="31"/>
  </w:num>
  <w:num w:numId="43" w16cid:durableId="1737824147">
    <w:abstractNumId w:val="25"/>
  </w:num>
  <w:num w:numId="44" w16cid:durableId="749928549">
    <w:abstractNumId w:val="34"/>
  </w:num>
  <w:num w:numId="45" w16cid:durableId="1279215113">
    <w:abstractNumId w:val="14"/>
  </w:num>
  <w:num w:numId="46" w16cid:durableId="818033727">
    <w:abstractNumId w:val="15"/>
  </w:num>
  <w:num w:numId="47" w16cid:durableId="1618682462">
    <w:abstractNumId w:val="24"/>
  </w:num>
  <w:num w:numId="48" w16cid:durableId="358896579">
    <w:abstractNumId w:val="17"/>
  </w:num>
  <w:num w:numId="49" w16cid:durableId="391731310">
    <w:abstractNumId w:val="21"/>
  </w:num>
  <w:num w:numId="50" w16cid:durableId="770508910">
    <w:abstractNumId w:val="22"/>
  </w:num>
  <w:num w:numId="51" w16cid:durableId="2029603553">
    <w:abstractNumId w:val="35"/>
  </w:num>
  <w:num w:numId="52" w16cid:durableId="1580481161">
    <w:abstractNumId w:val="32"/>
  </w:num>
  <w:num w:numId="53" w16cid:durableId="1371567477">
    <w:abstractNumId w:val="49"/>
  </w:num>
  <w:num w:numId="54" w16cid:durableId="2057974125">
    <w:abstractNumId w:val="47"/>
  </w:num>
  <w:num w:numId="55" w16cid:durableId="1426615424">
    <w:abstractNumId w:val="4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bc0NTc2tLS0MDEyNTBV0lEKTi0uzszPAykwMq0FAJUHOhQtAAAA"/>
  </w:docVars>
  <w:rsids>
    <w:rsidRoot w:val="00CC143F"/>
    <w:rsid w:val="00001BEC"/>
    <w:rsid w:val="00004001"/>
    <w:rsid w:val="00005671"/>
    <w:rsid w:val="00005672"/>
    <w:rsid w:val="00006E9A"/>
    <w:rsid w:val="000124E1"/>
    <w:rsid w:val="00014932"/>
    <w:rsid w:val="00042F0D"/>
    <w:rsid w:val="00043202"/>
    <w:rsid w:val="00044423"/>
    <w:rsid w:val="00045845"/>
    <w:rsid w:val="00051293"/>
    <w:rsid w:val="00056C6E"/>
    <w:rsid w:val="00060CC5"/>
    <w:rsid w:val="000760F0"/>
    <w:rsid w:val="00091DA5"/>
    <w:rsid w:val="000960EA"/>
    <w:rsid w:val="000968B8"/>
    <w:rsid w:val="000A1687"/>
    <w:rsid w:val="000A25A7"/>
    <w:rsid w:val="000A59D0"/>
    <w:rsid w:val="000B0BBA"/>
    <w:rsid w:val="000B77B4"/>
    <w:rsid w:val="000C4D54"/>
    <w:rsid w:val="000C5DA4"/>
    <w:rsid w:val="000D7E87"/>
    <w:rsid w:val="001009E9"/>
    <w:rsid w:val="00101CC9"/>
    <w:rsid w:val="00107704"/>
    <w:rsid w:val="001132C5"/>
    <w:rsid w:val="00113909"/>
    <w:rsid w:val="00114648"/>
    <w:rsid w:val="00117A67"/>
    <w:rsid w:val="00120AD7"/>
    <w:rsid w:val="00121388"/>
    <w:rsid w:val="0012138D"/>
    <w:rsid w:val="00123219"/>
    <w:rsid w:val="00130255"/>
    <w:rsid w:val="00137CBD"/>
    <w:rsid w:val="00172058"/>
    <w:rsid w:val="001934F9"/>
    <w:rsid w:val="00193A0B"/>
    <w:rsid w:val="001A6F0E"/>
    <w:rsid w:val="001B203B"/>
    <w:rsid w:val="001B272F"/>
    <w:rsid w:val="001C291D"/>
    <w:rsid w:val="001C5C80"/>
    <w:rsid w:val="001D4041"/>
    <w:rsid w:val="001E73AA"/>
    <w:rsid w:val="001F2316"/>
    <w:rsid w:val="001F7D6A"/>
    <w:rsid w:val="0020257E"/>
    <w:rsid w:val="0020261B"/>
    <w:rsid w:val="00202DEF"/>
    <w:rsid w:val="002038D6"/>
    <w:rsid w:val="00206862"/>
    <w:rsid w:val="00206D37"/>
    <w:rsid w:val="00214FA9"/>
    <w:rsid w:val="002205CD"/>
    <w:rsid w:val="00224171"/>
    <w:rsid w:val="0022640E"/>
    <w:rsid w:val="00227583"/>
    <w:rsid w:val="00231367"/>
    <w:rsid w:val="00240C8B"/>
    <w:rsid w:val="00253CDE"/>
    <w:rsid w:val="00255DB0"/>
    <w:rsid w:val="002613CF"/>
    <w:rsid w:val="00262479"/>
    <w:rsid w:val="00263EF0"/>
    <w:rsid w:val="00265145"/>
    <w:rsid w:val="00273E79"/>
    <w:rsid w:val="00275124"/>
    <w:rsid w:val="00280C8C"/>
    <w:rsid w:val="002837DC"/>
    <w:rsid w:val="002A368D"/>
    <w:rsid w:val="002C125F"/>
    <w:rsid w:val="002C1979"/>
    <w:rsid w:val="002C237D"/>
    <w:rsid w:val="002C3962"/>
    <w:rsid w:val="002C77E3"/>
    <w:rsid w:val="002D6413"/>
    <w:rsid w:val="002D7B8C"/>
    <w:rsid w:val="002E14E9"/>
    <w:rsid w:val="002E3CC4"/>
    <w:rsid w:val="002E4E9A"/>
    <w:rsid w:val="002F1533"/>
    <w:rsid w:val="002F669D"/>
    <w:rsid w:val="0030116E"/>
    <w:rsid w:val="00311102"/>
    <w:rsid w:val="003117A0"/>
    <w:rsid w:val="00315E48"/>
    <w:rsid w:val="00316FF0"/>
    <w:rsid w:val="003174D2"/>
    <w:rsid w:val="003201AE"/>
    <w:rsid w:val="003225F8"/>
    <w:rsid w:val="00322B63"/>
    <w:rsid w:val="00343A18"/>
    <w:rsid w:val="00346682"/>
    <w:rsid w:val="003504AC"/>
    <w:rsid w:val="00351DAE"/>
    <w:rsid w:val="00354C37"/>
    <w:rsid w:val="003625BE"/>
    <w:rsid w:val="00363673"/>
    <w:rsid w:val="00364ADB"/>
    <w:rsid w:val="00372D0F"/>
    <w:rsid w:val="00382D8E"/>
    <w:rsid w:val="00385A07"/>
    <w:rsid w:val="003B171F"/>
    <w:rsid w:val="003B7057"/>
    <w:rsid w:val="003C2CE8"/>
    <w:rsid w:val="003C58BF"/>
    <w:rsid w:val="003C6691"/>
    <w:rsid w:val="003D4D20"/>
    <w:rsid w:val="003D7C5B"/>
    <w:rsid w:val="0040641A"/>
    <w:rsid w:val="004076F1"/>
    <w:rsid w:val="004121F3"/>
    <w:rsid w:val="00420BC7"/>
    <w:rsid w:val="004250B5"/>
    <w:rsid w:val="004344CF"/>
    <w:rsid w:val="00440F96"/>
    <w:rsid w:val="0044219D"/>
    <w:rsid w:val="00452023"/>
    <w:rsid w:val="004556BA"/>
    <w:rsid w:val="0046078E"/>
    <w:rsid w:val="00462A52"/>
    <w:rsid w:val="00462B1D"/>
    <w:rsid w:val="00467DF8"/>
    <w:rsid w:val="004744C7"/>
    <w:rsid w:val="00476502"/>
    <w:rsid w:val="00482A6D"/>
    <w:rsid w:val="00484BEF"/>
    <w:rsid w:val="0048558B"/>
    <w:rsid w:val="004946A3"/>
    <w:rsid w:val="004960E6"/>
    <w:rsid w:val="0049665F"/>
    <w:rsid w:val="004975E4"/>
    <w:rsid w:val="004A626C"/>
    <w:rsid w:val="004A6552"/>
    <w:rsid w:val="004A6B6C"/>
    <w:rsid w:val="004A73CB"/>
    <w:rsid w:val="004B1633"/>
    <w:rsid w:val="004B5AF1"/>
    <w:rsid w:val="004C0ACB"/>
    <w:rsid w:val="004C29E5"/>
    <w:rsid w:val="004C5F69"/>
    <w:rsid w:val="004C6E2D"/>
    <w:rsid w:val="004D1CFA"/>
    <w:rsid w:val="004D1ED5"/>
    <w:rsid w:val="004E108E"/>
    <w:rsid w:val="004E1C67"/>
    <w:rsid w:val="004E3387"/>
    <w:rsid w:val="004E39B7"/>
    <w:rsid w:val="004E41F1"/>
    <w:rsid w:val="004F0AED"/>
    <w:rsid w:val="00500928"/>
    <w:rsid w:val="00507D17"/>
    <w:rsid w:val="00522472"/>
    <w:rsid w:val="00536F0D"/>
    <w:rsid w:val="0054657C"/>
    <w:rsid w:val="0055409C"/>
    <w:rsid w:val="00555C42"/>
    <w:rsid w:val="00562621"/>
    <w:rsid w:val="00567965"/>
    <w:rsid w:val="00571E3B"/>
    <w:rsid w:val="00573BB9"/>
    <w:rsid w:val="0058132D"/>
    <w:rsid w:val="00581514"/>
    <w:rsid w:val="005A5F6A"/>
    <w:rsid w:val="005A62B5"/>
    <w:rsid w:val="005B0EE0"/>
    <w:rsid w:val="005B5505"/>
    <w:rsid w:val="005B5C23"/>
    <w:rsid w:val="005B6EC8"/>
    <w:rsid w:val="005D08F9"/>
    <w:rsid w:val="005D5743"/>
    <w:rsid w:val="005D62C4"/>
    <w:rsid w:val="005E7EC6"/>
    <w:rsid w:val="005F47DC"/>
    <w:rsid w:val="0060307A"/>
    <w:rsid w:val="00605217"/>
    <w:rsid w:val="0061263B"/>
    <w:rsid w:val="00621353"/>
    <w:rsid w:val="00627877"/>
    <w:rsid w:val="006278A5"/>
    <w:rsid w:val="00630527"/>
    <w:rsid w:val="0063563F"/>
    <w:rsid w:val="00635C86"/>
    <w:rsid w:val="006411FB"/>
    <w:rsid w:val="006450DC"/>
    <w:rsid w:val="00645252"/>
    <w:rsid w:val="006452A1"/>
    <w:rsid w:val="00645826"/>
    <w:rsid w:val="00660129"/>
    <w:rsid w:val="00661B03"/>
    <w:rsid w:val="00662D2A"/>
    <w:rsid w:val="006637B2"/>
    <w:rsid w:val="00664CD7"/>
    <w:rsid w:val="006735EF"/>
    <w:rsid w:val="0068697E"/>
    <w:rsid w:val="00690461"/>
    <w:rsid w:val="006B0FB8"/>
    <w:rsid w:val="006D16DD"/>
    <w:rsid w:val="006D1AC1"/>
    <w:rsid w:val="006D3D74"/>
    <w:rsid w:val="006D7DDB"/>
    <w:rsid w:val="006F1F33"/>
    <w:rsid w:val="006F513B"/>
    <w:rsid w:val="006F644C"/>
    <w:rsid w:val="006F747C"/>
    <w:rsid w:val="006F7530"/>
    <w:rsid w:val="00710600"/>
    <w:rsid w:val="00710C64"/>
    <w:rsid w:val="00720E20"/>
    <w:rsid w:val="007279CD"/>
    <w:rsid w:val="0073549B"/>
    <w:rsid w:val="007458A5"/>
    <w:rsid w:val="00745C19"/>
    <w:rsid w:val="007747CD"/>
    <w:rsid w:val="00776AC4"/>
    <w:rsid w:val="00776C13"/>
    <w:rsid w:val="00780CE7"/>
    <w:rsid w:val="0079084E"/>
    <w:rsid w:val="00791277"/>
    <w:rsid w:val="00792ED4"/>
    <w:rsid w:val="00794754"/>
    <w:rsid w:val="007A0921"/>
    <w:rsid w:val="007B2450"/>
    <w:rsid w:val="007B5736"/>
    <w:rsid w:val="007C607D"/>
    <w:rsid w:val="007D0A6F"/>
    <w:rsid w:val="007D2903"/>
    <w:rsid w:val="007D5F0D"/>
    <w:rsid w:val="007D7BE7"/>
    <w:rsid w:val="007E7592"/>
    <w:rsid w:val="007F6D26"/>
    <w:rsid w:val="00802014"/>
    <w:rsid w:val="00803528"/>
    <w:rsid w:val="008162D3"/>
    <w:rsid w:val="008172F4"/>
    <w:rsid w:val="00824891"/>
    <w:rsid w:val="00826E71"/>
    <w:rsid w:val="0083569A"/>
    <w:rsid w:val="008402C1"/>
    <w:rsid w:val="0084650D"/>
    <w:rsid w:val="00846A32"/>
    <w:rsid w:val="008629A8"/>
    <w:rsid w:val="0086425D"/>
    <w:rsid w:val="008854F3"/>
    <w:rsid w:val="00891DEB"/>
    <w:rsid w:val="0089285A"/>
    <w:rsid w:val="00892931"/>
    <w:rsid w:val="008B00D4"/>
    <w:rsid w:val="008B01BB"/>
    <w:rsid w:val="008B0949"/>
    <w:rsid w:val="008B59A0"/>
    <w:rsid w:val="008C0EEA"/>
    <w:rsid w:val="008C20F8"/>
    <w:rsid w:val="008C4129"/>
    <w:rsid w:val="008D1B0B"/>
    <w:rsid w:val="008D4273"/>
    <w:rsid w:val="008E7E80"/>
    <w:rsid w:val="008F24C2"/>
    <w:rsid w:val="008F30CD"/>
    <w:rsid w:val="008F4F44"/>
    <w:rsid w:val="009105DF"/>
    <w:rsid w:val="0091097E"/>
    <w:rsid w:val="00913513"/>
    <w:rsid w:val="00914D69"/>
    <w:rsid w:val="009209E9"/>
    <w:rsid w:val="00920C46"/>
    <w:rsid w:val="00920D4A"/>
    <w:rsid w:val="009265C7"/>
    <w:rsid w:val="00930878"/>
    <w:rsid w:val="009335A5"/>
    <w:rsid w:val="00940304"/>
    <w:rsid w:val="0094197F"/>
    <w:rsid w:val="00946689"/>
    <w:rsid w:val="00952A0D"/>
    <w:rsid w:val="00954A3A"/>
    <w:rsid w:val="00960703"/>
    <w:rsid w:val="00963FD3"/>
    <w:rsid w:val="009650B6"/>
    <w:rsid w:val="00966C8D"/>
    <w:rsid w:val="00967CB4"/>
    <w:rsid w:val="0097510E"/>
    <w:rsid w:val="009776BF"/>
    <w:rsid w:val="00986779"/>
    <w:rsid w:val="00993E03"/>
    <w:rsid w:val="009B0443"/>
    <w:rsid w:val="009B79D7"/>
    <w:rsid w:val="009C74A2"/>
    <w:rsid w:val="009D0B88"/>
    <w:rsid w:val="009E1ECA"/>
    <w:rsid w:val="009F42B3"/>
    <w:rsid w:val="00A00D5C"/>
    <w:rsid w:val="00A02D94"/>
    <w:rsid w:val="00A1286E"/>
    <w:rsid w:val="00A15F4B"/>
    <w:rsid w:val="00A210A5"/>
    <w:rsid w:val="00A228F6"/>
    <w:rsid w:val="00A30E02"/>
    <w:rsid w:val="00A35F59"/>
    <w:rsid w:val="00A37BA2"/>
    <w:rsid w:val="00A43813"/>
    <w:rsid w:val="00A43F44"/>
    <w:rsid w:val="00A46D43"/>
    <w:rsid w:val="00A50720"/>
    <w:rsid w:val="00A50A5C"/>
    <w:rsid w:val="00A561EC"/>
    <w:rsid w:val="00A60672"/>
    <w:rsid w:val="00A73D38"/>
    <w:rsid w:val="00A767AE"/>
    <w:rsid w:val="00A80F07"/>
    <w:rsid w:val="00A825C3"/>
    <w:rsid w:val="00A9204E"/>
    <w:rsid w:val="00A95FBD"/>
    <w:rsid w:val="00AA00E3"/>
    <w:rsid w:val="00AA26B9"/>
    <w:rsid w:val="00AA3A4E"/>
    <w:rsid w:val="00AA446B"/>
    <w:rsid w:val="00AB0682"/>
    <w:rsid w:val="00AC1F5C"/>
    <w:rsid w:val="00AD01E4"/>
    <w:rsid w:val="00AD3228"/>
    <w:rsid w:val="00AD4A09"/>
    <w:rsid w:val="00AD6F4F"/>
    <w:rsid w:val="00AE4D2B"/>
    <w:rsid w:val="00AE5AF7"/>
    <w:rsid w:val="00AE6A29"/>
    <w:rsid w:val="00AE7DF0"/>
    <w:rsid w:val="00AF59C3"/>
    <w:rsid w:val="00AF60AD"/>
    <w:rsid w:val="00AF642C"/>
    <w:rsid w:val="00B00293"/>
    <w:rsid w:val="00B0445D"/>
    <w:rsid w:val="00B15956"/>
    <w:rsid w:val="00B3731F"/>
    <w:rsid w:val="00B54D61"/>
    <w:rsid w:val="00B566FC"/>
    <w:rsid w:val="00B75EC1"/>
    <w:rsid w:val="00B85BF4"/>
    <w:rsid w:val="00B92D21"/>
    <w:rsid w:val="00B92E50"/>
    <w:rsid w:val="00B93072"/>
    <w:rsid w:val="00B9498E"/>
    <w:rsid w:val="00B97200"/>
    <w:rsid w:val="00BA1944"/>
    <w:rsid w:val="00BA249F"/>
    <w:rsid w:val="00BB5742"/>
    <w:rsid w:val="00BB642F"/>
    <w:rsid w:val="00BB64A3"/>
    <w:rsid w:val="00BB7037"/>
    <w:rsid w:val="00BE3C25"/>
    <w:rsid w:val="00BE5E65"/>
    <w:rsid w:val="00BF1237"/>
    <w:rsid w:val="00BF377B"/>
    <w:rsid w:val="00C01B84"/>
    <w:rsid w:val="00C0572C"/>
    <w:rsid w:val="00C11047"/>
    <w:rsid w:val="00C159DE"/>
    <w:rsid w:val="00C27715"/>
    <w:rsid w:val="00C302A0"/>
    <w:rsid w:val="00C30BA6"/>
    <w:rsid w:val="00C3659A"/>
    <w:rsid w:val="00C469E9"/>
    <w:rsid w:val="00C46E44"/>
    <w:rsid w:val="00C51F72"/>
    <w:rsid w:val="00C551CC"/>
    <w:rsid w:val="00C55438"/>
    <w:rsid w:val="00C55626"/>
    <w:rsid w:val="00C57640"/>
    <w:rsid w:val="00C70E2F"/>
    <w:rsid w:val="00C735A8"/>
    <w:rsid w:val="00C74247"/>
    <w:rsid w:val="00C77E12"/>
    <w:rsid w:val="00C77FA1"/>
    <w:rsid w:val="00C814DB"/>
    <w:rsid w:val="00C81A32"/>
    <w:rsid w:val="00C96406"/>
    <w:rsid w:val="00CA10CC"/>
    <w:rsid w:val="00CA3996"/>
    <w:rsid w:val="00CA4373"/>
    <w:rsid w:val="00CB2AA4"/>
    <w:rsid w:val="00CB43E9"/>
    <w:rsid w:val="00CC13E1"/>
    <w:rsid w:val="00CC143F"/>
    <w:rsid w:val="00CC2084"/>
    <w:rsid w:val="00CC695D"/>
    <w:rsid w:val="00CD7081"/>
    <w:rsid w:val="00D000B3"/>
    <w:rsid w:val="00D04D78"/>
    <w:rsid w:val="00D1376C"/>
    <w:rsid w:val="00D247BD"/>
    <w:rsid w:val="00D27FF5"/>
    <w:rsid w:val="00D317F9"/>
    <w:rsid w:val="00D331B2"/>
    <w:rsid w:val="00D443A7"/>
    <w:rsid w:val="00D537FC"/>
    <w:rsid w:val="00D65AAF"/>
    <w:rsid w:val="00D66708"/>
    <w:rsid w:val="00D814B9"/>
    <w:rsid w:val="00D83671"/>
    <w:rsid w:val="00D856A6"/>
    <w:rsid w:val="00D91E39"/>
    <w:rsid w:val="00D93142"/>
    <w:rsid w:val="00DA4602"/>
    <w:rsid w:val="00DA63EE"/>
    <w:rsid w:val="00DB5220"/>
    <w:rsid w:val="00DC0261"/>
    <w:rsid w:val="00DC18FE"/>
    <w:rsid w:val="00DC4D6C"/>
    <w:rsid w:val="00DD0612"/>
    <w:rsid w:val="00DD1007"/>
    <w:rsid w:val="00DE10B8"/>
    <w:rsid w:val="00DE1D69"/>
    <w:rsid w:val="00DE5CD7"/>
    <w:rsid w:val="00DE7F8A"/>
    <w:rsid w:val="00E0138A"/>
    <w:rsid w:val="00E05F41"/>
    <w:rsid w:val="00E10534"/>
    <w:rsid w:val="00E11827"/>
    <w:rsid w:val="00E15FA1"/>
    <w:rsid w:val="00E173D2"/>
    <w:rsid w:val="00E176F9"/>
    <w:rsid w:val="00E23D6E"/>
    <w:rsid w:val="00E2709A"/>
    <w:rsid w:val="00E27AA4"/>
    <w:rsid w:val="00E30AF5"/>
    <w:rsid w:val="00E313A5"/>
    <w:rsid w:val="00E326ED"/>
    <w:rsid w:val="00E35D4D"/>
    <w:rsid w:val="00E3797A"/>
    <w:rsid w:val="00E414E8"/>
    <w:rsid w:val="00E438DA"/>
    <w:rsid w:val="00E44486"/>
    <w:rsid w:val="00E4468C"/>
    <w:rsid w:val="00E44E96"/>
    <w:rsid w:val="00E514AC"/>
    <w:rsid w:val="00E543FD"/>
    <w:rsid w:val="00E55382"/>
    <w:rsid w:val="00E612A7"/>
    <w:rsid w:val="00E63C00"/>
    <w:rsid w:val="00E6451F"/>
    <w:rsid w:val="00E64617"/>
    <w:rsid w:val="00E64EEC"/>
    <w:rsid w:val="00E7377C"/>
    <w:rsid w:val="00E75738"/>
    <w:rsid w:val="00E766EB"/>
    <w:rsid w:val="00E778C1"/>
    <w:rsid w:val="00E876AC"/>
    <w:rsid w:val="00E93606"/>
    <w:rsid w:val="00EA2D44"/>
    <w:rsid w:val="00EB05B0"/>
    <w:rsid w:val="00EB0BF6"/>
    <w:rsid w:val="00EB6BBA"/>
    <w:rsid w:val="00EC1814"/>
    <w:rsid w:val="00ED0D72"/>
    <w:rsid w:val="00ED619C"/>
    <w:rsid w:val="00EE2198"/>
    <w:rsid w:val="00F11C2E"/>
    <w:rsid w:val="00F12D34"/>
    <w:rsid w:val="00F25009"/>
    <w:rsid w:val="00F26884"/>
    <w:rsid w:val="00F37734"/>
    <w:rsid w:val="00F4227A"/>
    <w:rsid w:val="00F45F08"/>
    <w:rsid w:val="00F47E8F"/>
    <w:rsid w:val="00F5255B"/>
    <w:rsid w:val="00F548F9"/>
    <w:rsid w:val="00F66A24"/>
    <w:rsid w:val="00F72E62"/>
    <w:rsid w:val="00F77875"/>
    <w:rsid w:val="00F866A1"/>
    <w:rsid w:val="00F9253C"/>
    <w:rsid w:val="00FA439D"/>
    <w:rsid w:val="00FB2300"/>
    <w:rsid w:val="00FB4098"/>
    <w:rsid w:val="00FC0355"/>
    <w:rsid w:val="00FD0857"/>
    <w:rsid w:val="00FD0FAD"/>
    <w:rsid w:val="00FE160E"/>
    <w:rsid w:val="00FE1EBA"/>
    <w:rsid w:val="00FE49B1"/>
    <w:rsid w:val="00FF0435"/>
    <w:rsid w:val="00FF3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DB63F8D"/>
  <w15:chartTrackingRefBased/>
  <w15:docId w15:val="{11C6E664-F52C-4D31-89B0-E1BCE0957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C143F"/>
    <w:rPr>
      <w:rFonts w:ascii="Arial" w:eastAsia="Times New Roman" w:hAnsi="Arial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FE160E"/>
    <w:pPr>
      <w:keepNext/>
      <w:keepLines/>
      <w:spacing w:before="240"/>
      <w:outlineLvl w:val="0"/>
    </w:pPr>
    <w:rPr>
      <w:rFonts w:ascii="Calibri Light" w:eastAsiaTheme="majorEastAsia" w:hAnsi="Calibri Light" w:cs="Calibri Light"/>
      <w:color w:val="1F4E79" w:themeColor="accent1" w:themeShade="80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E160E"/>
    <w:pPr>
      <w:keepNext/>
      <w:keepLines/>
      <w:spacing w:before="40"/>
      <w:outlineLvl w:val="1"/>
    </w:pPr>
    <w:rPr>
      <w:rFonts w:ascii="Calibri Light" w:eastAsiaTheme="majorEastAsia" w:hAnsi="Calibri Light" w:cs="Calibri Light"/>
      <w:color w:val="1F4E79" w:themeColor="accent1" w:themeShade="80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FE160E"/>
    <w:pPr>
      <w:keepNext/>
      <w:keepLines/>
      <w:spacing w:before="40"/>
      <w:outlineLvl w:val="2"/>
    </w:pPr>
    <w:rPr>
      <w:rFonts w:ascii="Calibri Light" w:eastAsiaTheme="majorEastAsia" w:hAnsi="Calibri Light" w:cs="Calibri Light"/>
      <w:color w:val="1F4D78" w:themeColor="accent1" w:themeShade="7F"/>
      <w:sz w:val="24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FE160E"/>
    <w:pPr>
      <w:keepNext/>
      <w:keepLines/>
      <w:spacing w:before="40"/>
      <w:outlineLvl w:val="3"/>
    </w:pPr>
    <w:rPr>
      <w:rFonts w:ascii="Calibri Light" w:eastAsiaTheme="majorEastAsia" w:hAnsi="Calibri Light" w:cs="Calibri Light"/>
      <w:i/>
      <w:iCs/>
      <w:color w:val="1F4E79" w:themeColor="accent1" w:themeShade="80"/>
    </w:rPr>
  </w:style>
  <w:style w:type="paragraph" w:styleId="Naslov5">
    <w:name w:val="heading 5"/>
    <w:basedOn w:val="Navaden"/>
    <w:next w:val="Navaden"/>
    <w:link w:val="Naslov5Znak"/>
    <w:unhideWhenUsed/>
    <w:qFormat/>
    <w:rsid w:val="00FE160E"/>
    <w:pPr>
      <w:keepNext/>
      <w:keepLines/>
      <w:spacing w:before="40"/>
      <w:outlineLvl w:val="4"/>
    </w:pPr>
    <w:rPr>
      <w:rFonts w:ascii="Calibri Light" w:eastAsiaTheme="majorEastAsia" w:hAnsi="Calibri Light" w:cs="Calibri Light"/>
      <w:color w:val="1F4E79" w:themeColor="accent1" w:themeShade="80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FE160E"/>
    <w:pPr>
      <w:keepNext/>
      <w:keepLines/>
      <w:spacing w:before="40"/>
      <w:outlineLvl w:val="5"/>
    </w:pPr>
    <w:rPr>
      <w:rFonts w:ascii="Calibri Light" w:eastAsiaTheme="majorEastAsia" w:hAnsi="Calibri Light" w:cs="Calibri Light"/>
      <w:color w:val="1F4D78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FE160E"/>
    <w:pPr>
      <w:keepNext/>
      <w:keepLines/>
      <w:spacing w:before="40"/>
      <w:outlineLvl w:val="6"/>
    </w:pPr>
    <w:rPr>
      <w:rFonts w:ascii="Calibri Light" w:eastAsiaTheme="majorEastAsia" w:hAnsi="Calibri Light" w:cs="Calibri Light"/>
      <w:i/>
      <w:iCs/>
      <w:color w:val="1F4D78" w:themeColor="accent1" w:themeShade="7F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rsid w:val="00FE160E"/>
    <w:pPr>
      <w:keepNext/>
      <w:keepLines/>
      <w:spacing w:before="40"/>
      <w:outlineLvl w:val="7"/>
    </w:pPr>
    <w:rPr>
      <w:rFonts w:ascii="Calibri Light" w:eastAsiaTheme="majorEastAsia" w:hAnsi="Calibri Light" w:cs="Calibri Light"/>
      <w:color w:val="272727" w:themeColor="text1" w:themeTint="D8"/>
      <w:szCs w:val="21"/>
    </w:rPr>
  </w:style>
  <w:style w:type="paragraph" w:styleId="Naslov9">
    <w:name w:val="heading 9"/>
    <w:basedOn w:val="Navaden"/>
    <w:next w:val="Navaden"/>
    <w:link w:val="Naslov9Znak"/>
    <w:uiPriority w:val="9"/>
    <w:unhideWhenUsed/>
    <w:qFormat/>
    <w:rsid w:val="00FE160E"/>
    <w:pPr>
      <w:keepNext/>
      <w:keepLines/>
      <w:spacing w:before="40"/>
      <w:outlineLvl w:val="8"/>
    </w:pPr>
    <w:rPr>
      <w:rFonts w:ascii="Calibri Light" w:eastAsiaTheme="majorEastAsia" w:hAnsi="Calibri Light" w:cs="Calibri Light"/>
      <w:i/>
      <w:iCs/>
      <w:color w:val="272727" w:themeColor="text1" w:themeTint="D8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FE160E"/>
    <w:rPr>
      <w:rFonts w:ascii="Calibri Light" w:eastAsiaTheme="majorEastAsia" w:hAnsi="Calibri Light" w:cs="Calibri Light"/>
      <w:color w:val="1F4E79" w:themeColor="accent1" w:themeShade="80"/>
      <w:sz w:val="32"/>
      <w:szCs w:val="32"/>
    </w:rPr>
  </w:style>
  <w:style w:type="character" w:customStyle="1" w:styleId="Naslov2Znak">
    <w:name w:val="Naslov 2 Znak"/>
    <w:basedOn w:val="Privzetapisavaodstavka"/>
    <w:link w:val="Naslov2"/>
    <w:rsid w:val="00FE160E"/>
    <w:rPr>
      <w:rFonts w:ascii="Calibri Light" w:eastAsiaTheme="majorEastAsia" w:hAnsi="Calibri Light" w:cs="Calibri Light"/>
      <w:color w:val="1F4E79" w:themeColor="accent1" w:themeShade="80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FE160E"/>
    <w:rPr>
      <w:rFonts w:ascii="Calibri Light" w:eastAsiaTheme="majorEastAsia" w:hAnsi="Calibri Light" w:cs="Calibri Light"/>
      <w:color w:val="1F4D78" w:themeColor="accent1" w:themeShade="7F"/>
      <w:sz w:val="24"/>
      <w:szCs w:val="24"/>
    </w:rPr>
  </w:style>
  <w:style w:type="character" w:customStyle="1" w:styleId="Naslov4Znak">
    <w:name w:val="Naslov 4 Znak"/>
    <w:basedOn w:val="Privzetapisavaodstavka"/>
    <w:link w:val="Naslov4"/>
    <w:uiPriority w:val="9"/>
    <w:rsid w:val="00FE160E"/>
    <w:rPr>
      <w:rFonts w:ascii="Calibri Light" w:eastAsiaTheme="majorEastAsia" w:hAnsi="Calibri Light" w:cs="Calibri Light"/>
      <w:i/>
      <w:iCs/>
      <w:color w:val="1F4E79" w:themeColor="accent1" w:themeShade="80"/>
    </w:rPr>
  </w:style>
  <w:style w:type="character" w:customStyle="1" w:styleId="Naslov5Znak">
    <w:name w:val="Naslov 5 Znak"/>
    <w:basedOn w:val="Privzetapisavaodstavka"/>
    <w:link w:val="Naslov5"/>
    <w:rsid w:val="00FE160E"/>
    <w:rPr>
      <w:rFonts w:ascii="Calibri Light" w:eastAsiaTheme="majorEastAsia" w:hAnsi="Calibri Light" w:cs="Calibri Light"/>
      <w:color w:val="1F4E79" w:themeColor="accent1" w:themeShade="80"/>
    </w:rPr>
  </w:style>
  <w:style w:type="character" w:customStyle="1" w:styleId="Naslov6Znak">
    <w:name w:val="Naslov 6 Znak"/>
    <w:basedOn w:val="Privzetapisavaodstavka"/>
    <w:link w:val="Naslov6"/>
    <w:uiPriority w:val="9"/>
    <w:rsid w:val="00FE160E"/>
    <w:rPr>
      <w:rFonts w:ascii="Calibri Light" w:eastAsiaTheme="majorEastAsia" w:hAnsi="Calibri Light" w:cs="Calibri Light"/>
      <w:color w:val="1F4D78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rsid w:val="00FE160E"/>
    <w:rPr>
      <w:rFonts w:ascii="Calibri Light" w:eastAsiaTheme="majorEastAsia" w:hAnsi="Calibri Light" w:cs="Calibri Light"/>
      <w:i/>
      <w:iCs/>
      <w:color w:val="1F4D78" w:themeColor="accent1" w:themeShade="7F"/>
    </w:rPr>
  </w:style>
  <w:style w:type="character" w:customStyle="1" w:styleId="Naslov8Znak">
    <w:name w:val="Naslov 8 Znak"/>
    <w:basedOn w:val="Privzetapisavaodstavka"/>
    <w:link w:val="Naslov8"/>
    <w:uiPriority w:val="9"/>
    <w:rsid w:val="00FE160E"/>
    <w:rPr>
      <w:rFonts w:ascii="Calibri Light" w:eastAsiaTheme="majorEastAsia" w:hAnsi="Calibri Light" w:cs="Calibri Light"/>
      <w:color w:val="272727" w:themeColor="text1" w:themeTint="D8"/>
      <w:szCs w:val="21"/>
    </w:rPr>
  </w:style>
  <w:style w:type="character" w:customStyle="1" w:styleId="Naslov9Znak">
    <w:name w:val="Naslov 9 Znak"/>
    <w:basedOn w:val="Privzetapisavaodstavka"/>
    <w:link w:val="Naslov9"/>
    <w:uiPriority w:val="9"/>
    <w:rsid w:val="00FE160E"/>
    <w:rPr>
      <w:rFonts w:ascii="Calibri Light" w:eastAsiaTheme="majorEastAsia" w:hAnsi="Calibri Light" w:cs="Calibri Light"/>
      <w:i/>
      <w:iCs/>
      <w:color w:val="272727" w:themeColor="text1" w:themeTint="D8"/>
      <w:szCs w:val="21"/>
    </w:rPr>
  </w:style>
  <w:style w:type="paragraph" w:styleId="Naslov">
    <w:name w:val="Title"/>
    <w:basedOn w:val="Navaden"/>
    <w:next w:val="Navaden"/>
    <w:link w:val="NaslovZnak"/>
    <w:uiPriority w:val="10"/>
    <w:qFormat/>
    <w:rsid w:val="00FE160E"/>
    <w:pPr>
      <w:contextualSpacing/>
    </w:pPr>
    <w:rPr>
      <w:rFonts w:ascii="Calibri Light" w:eastAsiaTheme="majorEastAsia" w:hAnsi="Calibri Light" w:cs="Calibri Light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FE160E"/>
    <w:rPr>
      <w:rFonts w:ascii="Calibri Light" w:eastAsiaTheme="majorEastAsia" w:hAnsi="Calibri Light" w:cs="Calibri Light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E160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FE160E"/>
    <w:rPr>
      <w:rFonts w:ascii="Calibri" w:eastAsiaTheme="minorEastAsia" w:hAnsi="Calibri" w:cs="Calibri"/>
      <w:color w:val="5A5A5A" w:themeColor="text1" w:themeTint="A5"/>
      <w:spacing w:val="15"/>
    </w:rPr>
  </w:style>
  <w:style w:type="character" w:styleId="Neenpoudarek">
    <w:name w:val="Subtle Emphasis"/>
    <w:basedOn w:val="Privzetapisavaodstavka"/>
    <w:uiPriority w:val="19"/>
    <w:qFormat/>
    <w:rsid w:val="00FE160E"/>
    <w:rPr>
      <w:rFonts w:ascii="Calibri" w:hAnsi="Calibri" w:cs="Calibri"/>
      <w:i/>
      <w:iCs/>
      <w:color w:val="404040" w:themeColor="text1" w:themeTint="BF"/>
    </w:rPr>
  </w:style>
  <w:style w:type="character" w:styleId="Poudarek">
    <w:name w:val="Emphasis"/>
    <w:basedOn w:val="Privzetapisavaodstavka"/>
    <w:uiPriority w:val="20"/>
    <w:qFormat/>
    <w:rsid w:val="00FE160E"/>
    <w:rPr>
      <w:rFonts w:ascii="Calibri" w:hAnsi="Calibri" w:cs="Calibri"/>
      <w:i/>
      <w:iCs/>
    </w:rPr>
  </w:style>
  <w:style w:type="character" w:styleId="Intenzivenpoudarek">
    <w:name w:val="Intense Emphasis"/>
    <w:basedOn w:val="Privzetapisavaodstavka"/>
    <w:uiPriority w:val="21"/>
    <w:qFormat/>
    <w:rsid w:val="00FE160E"/>
    <w:rPr>
      <w:rFonts w:ascii="Calibri" w:hAnsi="Calibri" w:cs="Calibri"/>
      <w:i/>
      <w:iCs/>
      <w:color w:val="1F4E79" w:themeColor="accent1" w:themeShade="80"/>
    </w:rPr>
  </w:style>
  <w:style w:type="character" w:styleId="Krepko">
    <w:name w:val="Strong"/>
    <w:basedOn w:val="Privzetapisavaodstavka"/>
    <w:uiPriority w:val="22"/>
    <w:qFormat/>
    <w:rsid w:val="00FE160E"/>
    <w:rPr>
      <w:rFonts w:ascii="Calibri" w:hAnsi="Calibri" w:cs="Calibri"/>
      <w:b/>
      <w:bCs/>
    </w:rPr>
  </w:style>
  <w:style w:type="paragraph" w:styleId="Citat">
    <w:name w:val="Quote"/>
    <w:basedOn w:val="Navaden"/>
    <w:next w:val="Navaden"/>
    <w:link w:val="CitatZnak"/>
    <w:uiPriority w:val="29"/>
    <w:qFormat/>
    <w:rsid w:val="00FE160E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FE160E"/>
    <w:rPr>
      <w:rFonts w:ascii="Calibri" w:hAnsi="Calibri" w:cs="Calibri"/>
      <w:i/>
      <w:iCs/>
      <w:color w:val="404040" w:themeColor="text1" w:themeTint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E160E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i/>
      <w:iCs/>
      <w:color w:val="1F4E79" w:themeColor="accent1" w:themeShade="80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E160E"/>
    <w:rPr>
      <w:rFonts w:ascii="Calibri" w:hAnsi="Calibri" w:cs="Calibri"/>
      <w:i/>
      <w:iCs/>
      <w:color w:val="1F4E79" w:themeColor="accent1" w:themeShade="80"/>
    </w:rPr>
  </w:style>
  <w:style w:type="character" w:styleId="Neensklic">
    <w:name w:val="Subtle Reference"/>
    <w:basedOn w:val="Privzetapisavaodstavka"/>
    <w:uiPriority w:val="31"/>
    <w:qFormat/>
    <w:rsid w:val="00FE160E"/>
    <w:rPr>
      <w:rFonts w:ascii="Calibri" w:hAnsi="Calibri" w:cs="Calibri"/>
      <w:smallCaps/>
      <w:color w:val="5A5A5A" w:themeColor="text1" w:themeTint="A5"/>
    </w:rPr>
  </w:style>
  <w:style w:type="character" w:styleId="Intenzivensklic">
    <w:name w:val="Intense Reference"/>
    <w:basedOn w:val="Privzetapisavaodstavka"/>
    <w:uiPriority w:val="32"/>
    <w:qFormat/>
    <w:rsid w:val="00FE160E"/>
    <w:rPr>
      <w:rFonts w:ascii="Calibri" w:hAnsi="Calibri" w:cs="Calibri"/>
      <w:b/>
      <w:bCs/>
      <w:caps w:val="0"/>
      <w:smallCaps/>
      <w:color w:val="1F4E79" w:themeColor="accent1" w:themeShade="80"/>
      <w:spacing w:val="5"/>
    </w:rPr>
  </w:style>
  <w:style w:type="character" w:styleId="Naslovknjige">
    <w:name w:val="Book Title"/>
    <w:basedOn w:val="Privzetapisavaodstavka"/>
    <w:uiPriority w:val="33"/>
    <w:qFormat/>
    <w:rsid w:val="00FE160E"/>
    <w:rPr>
      <w:rFonts w:ascii="Calibri" w:hAnsi="Calibri" w:cs="Calibri"/>
      <w:b/>
      <w:bCs/>
      <w:i/>
      <w:iCs/>
      <w:spacing w:val="5"/>
    </w:rPr>
  </w:style>
  <w:style w:type="character" w:styleId="Hiperpovezava">
    <w:name w:val="Hyperlink"/>
    <w:basedOn w:val="Privzetapisavaodstavka"/>
    <w:uiPriority w:val="99"/>
    <w:unhideWhenUsed/>
    <w:rsid w:val="00FE160E"/>
    <w:rPr>
      <w:rFonts w:ascii="Calibri" w:hAnsi="Calibri" w:cs="Calibri"/>
      <w:color w:val="1F4E79" w:themeColor="accent1" w:themeShade="80"/>
      <w:u w:val="single"/>
    </w:rPr>
  </w:style>
  <w:style w:type="character" w:styleId="SledenaHiperpovezava">
    <w:name w:val="FollowedHyperlink"/>
    <w:basedOn w:val="Privzetapisavaodstavka"/>
    <w:uiPriority w:val="99"/>
    <w:unhideWhenUsed/>
    <w:rsid w:val="00FE160E"/>
    <w:rPr>
      <w:rFonts w:ascii="Calibri" w:hAnsi="Calibri" w:cs="Calibri"/>
      <w:color w:val="954F72" w:themeColor="followedHyperlink"/>
      <w:u w:val="single"/>
    </w:rPr>
  </w:style>
  <w:style w:type="paragraph" w:styleId="Napis">
    <w:name w:val="caption"/>
    <w:basedOn w:val="Navaden"/>
    <w:next w:val="Navaden"/>
    <w:uiPriority w:val="35"/>
    <w:unhideWhenUsed/>
    <w:qFormat/>
    <w:rsid w:val="00FE160E"/>
    <w:pPr>
      <w:spacing w:after="200"/>
    </w:pPr>
    <w:rPr>
      <w:i/>
      <w:iCs/>
      <w:color w:val="44546A" w:themeColor="text2"/>
      <w:szCs w:val="18"/>
    </w:rPr>
  </w:style>
  <w:style w:type="paragraph" w:styleId="Besedilooblaka">
    <w:name w:val="Balloon Text"/>
    <w:basedOn w:val="Navaden"/>
    <w:link w:val="BesedilooblakaZnak"/>
    <w:unhideWhenUsed/>
    <w:rsid w:val="00FE160E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FE160E"/>
    <w:rPr>
      <w:rFonts w:ascii="Segoe UI" w:hAnsi="Segoe UI" w:cs="Segoe UI"/>
      <w:szCs w:val="18"/>
    </w:rPr>
  </w:style>
  <w:style w:type="paragraph" w:styleId="Blokbesedila">
    <w:name w:val="Block Text"/>
    <w:basedOn w:val="Navaden"/>
    <w:unhideWhenUsed/>
    <w:rsid w:val="00FE160E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eastAsiaTheme="minorEastAsia"/>
      <w:i/>
      <w:iCs/>
      <w:color w:val="1F4E79" w:themeColor="accent1" w:themeShade="80"/>
    </w:rPr>
  </w:style>
  <w:style w:type="paragraph" w:styleId="Telobesedila3">
    <w:name w:val="Body Text 3"/>
    <w:basedOn w:val="Navaden"/>
    <w:link w:val="Telobesedila3Znak"/>
    <w:unhideWhenUsed/>
    <w:rsid w:val="00FE160E"/>
    <w:pPr>
      <w:spacing w:after="120"/>
    </w:pPr>
    <w:rPr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E160E"/>
    <w:rPr>
      <w:rFonts w:ascii="Calibri" w:hAnsi="Calibri" w:cs="Calibri"/>
      <w:szCs w:val="16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FE160E"/>
    <w:pPr>
      <w:spacing w:after="120"/>
      <w:ind w:left="360"/>
    </w:pPr>
    <w:rPr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FE160E"/>
    <w:rPr>
      <w:rFonts w:ascii="Calibri" w:hAnsi="Calibri" w:cs="Calibri"/>
      <w:szCs w:val="16"/>
    </w:rPr>
  </w:style>
  <w:style w:type="character" w:styleId="Pripombasklic">
    <w:name w:val="annotation reference"/>
    <w:basedOn w:val="Privzetapisavaodstavka"/>
    <w:uiPriority w:val="99"/>
    <w:unhideWhenUsed/>
    <w:rsid w:val="00FE160E"/>
    <w:rPr>
      <w:rFonts w:ascii="Calibri" w:hAnsi="Calibri" w:cs="Calibri"/>
      <w:sz w:val="22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E160E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E160E"/>
    <w:rPr>
      <w:rFonts w:ascii="Calibri" w:hAnsi="Calibri" w:cs="Calibri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nhideWhenUsed/>
    <w:rsid w:val="00FE160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FE160E"/>
    <w:rPr>
      <w:rFonts w:ascii="Calibri" w:hAnsi="Calibri" w:cs="Calibri"/>
      <w:b/>
      <w:bCs/>
      <w:szCs w:val="20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FE160E"/>
    <w:rPr>
      <w:rFonts w:ascii="Segoe UI" w:hAnsi="Segoe UI" w:cs="Segoe UI"/>
      <w:szCs w:val="16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FE160E"/>
    <w:rPr>
      <w:rFonts w:ascii="Segoe UI" w:hAnsi="Segoe UI" w:cs="Segoe UI"/>
      <w:szCs w:val="16"/>
    </w:rPr>
  </w:style>
  <w:style w:type="paragraph" w:styleId="Konnaopomba-besedilo">
    <w:name w:val="endnote text"/>
    <w:basedOn w:val="Navaden"/>
    <w:link w:val="Konnaopomba-besediloZnak"/>
    <w:semiHidden/>
    <w:unhideWhenUsed/>
    <w:rsid w:val="00FE160E"/>
    <w:rPr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FE160E"/>
    <w:rPr>
      <w:rFonts w:ascii="Calibri" w:hAnsi="Calibri" w:cs="Calibri"/>
      <w:szCs w:val="20"/>
    </w:rPr>
  </w:style>
  <w:style w:type="paragraph" w:styleId="Naslovpoiljatelja">
    <w:name w:val="envelope return"/>
    <w:basedOn w:val="Navaden"/>
    <w:uiPriority w:val="99"/>
    <w:semiHidden/>
    <w:unhideWhenUsed/>
    <w:rsid w:val="00FE160E"/>
    <w:rPr>
      <w:rFonts w:ascii="Calibri Light" w:eastAsiaTheme="majorEastAsia" w:hAnsi="Calibri Light" w:cs="Calibri Light"/>
      <w:szCs w:val="20"/>
    </w:rPr>
  </w:style>
  <w:style w:type="paragraph" w:styleId="Sprotnaopomba-besedilo">
    <w:name w:val="footnote text"/>
    <w:aliases w:val=" Char Char,Sprotna opomba - besedilo Znak1,Sprotna opomba - besedilo Znak Znak2,Sprotna opomba - besedilo Znak1 Znak Znak1,Sprotna opomba - besedilo Znak1 Znak Znak Znak,Sprotna opomba - besedilo Znak Znak Znak Znak Znak"/>
    <w:basedOn w:val="Navaden"/>
    <w:link w:val="Sprotnaopomba-besediloZnak"/>
    <w:uiPriority w:val="99"/>
    <w:unhideWhenUsed/>
    <w:rsid w:val="00FE160E"/>
    <w:rPr>
      <w:szCs w:val="20"/>
    </w:rPr>
  </w:style>
  <w:style w:type="character" w:customStyle="1" w:styleId="Sprotnaopomba-besediloZnak">
    <w:name w:val="Sprotna opomba - besedilo Znak"/>
    <w:aliases w:val=" Char Char Znak,Sprotna opomba - besedilo Znak1 Znak,Sprotna opomba - besedilo Znak Znak2 Znak,Sprotna opomba - besedilo Znak1 Znak Znak1 Znak,Sprotna opomba - besedilo Znak1 Znak Znak Znak Znak"/>
    <w:basedOn w:val="Privzetapisavaodstavka"/>
    <w:link w:val="Sprotnaopomba-besedilo"/>
    <w:uiPriority w:val="99"/>
    <w:rsid w:val="00FE160E"/>
    <w:rPr>
      <w:rFonts w:ascii="Calibri" w:hAnsi="Calibri" w:cs="Calibri"/>
      <w:szCs w:val="20"/>
    </w:rPr>
  </w:style>
  <w:style w:type="character" w:styleId="KodaHTML">
    <w:name w:val="HTML Code"/>
    <w:basedOn w:val="Privzetapisavaodstavka"/>
    <w:uiPriority w:val="99"/>
    <w:semiHidden/>
    <w:unhideWhenUsed/>
    <w:rsid w:val="00FE160E"/>
    <w:rPr>
      <w:rFonts w:ascii="Consolas" w:hAnsi="Consolas" w:cs="Calibri"/>
      <w:sz w:val="22"/>
      <w:szCs w:val="20"/>
    </w:rPr>
  </w:style>
  <w:style w:type="character" w:styleId="HTML-tipkovnica">
    <w:name w:val="HTML Keyboard"/>
    <w:basedOn w:val="Privzetapisavaodstavka"/>
    <w:uiPriority w:val="99"/>
    <w:semiHidden/>
    <w:unhideWhenUsed/>
    <w:rsid w:val="00FE160E"/>
    <w:rPr>
      <w:rFonts w:ascii="Consolas" w:hAnsi="Consolas" w:cs="Calibri"/>
      <w:sz w:val="22"/>
      <w:szCs w:val="20"/>
    </w:rPr>
  </w:style>
  <w:style w:type="paragraph" w:styleId="HTML-oblikovano">
    <w:name w:val="HTML Preformatted"/>
    <w:basedOn w:val="Navaden"/>
    <w:link w:val="HTML-oblikovanoZnak"/>
    <w:unhideWhenUsed/>
    <w:rsid w:val="00FE160E"/>
    <w:rPr>
      <w:rFonts w:ascii="Consolas" w:hAnsi="Consolas"/>
      <w:szCs w:val="20"/>
    </w:rPr>
  </w:style>
  <w:style w:type="character" w:customStyle="1" w:styleId="HTML-oblikovanoZnak">
    <w:name w:val="HTML-oblikovano Znak"/>
    <w:basedOn w:val="Privzetapisavaodstavka"/>
    <w:link w:val="HTML-oblikovano"/>
    <w:rsid w:val="00FE160E"/>
    <w:rPr>
      <w:rFonts w:ascii="Consolas" w:hAnsi="Consolas" w:cs="Calibri"/>
      <w:szCs w:val="20"/>
    </w:rPr>
  </w:style>
  <w:style w:type="character" w:styleId="HTMLpisalnistroj">
    <w:name w:val="HTML Typewriter"/>
    <w:basedOn w:val="Privzetapisavaodstavka"/>
    <w:uiPriority w:val="99"/>
    <w:semiHidden/>
    <w:unhideWhenUsed/>
    <w:rsid w:val="00FE160E"/>
    <w:rPr>
      <w:rFonts w:ascii="Consolas" w:hAnsi="Consolas" w:cs="Calibri"/>
      <w:sz w:val="22"/>
      <w:szCs w:val="20"/>
    </w:rPr>
  </w:style>
  <w:style w:type="paragraph" w:styleId="Makrobesedilo">
    <w:name w:val="macro"/>
    <w:link w:val="MakrobesediloZnak"/>
    <w:uiPriority w:val="99"/>
    <w:semiHidden/>
    <w:unhideWhenUsed/>
    <w:rsid w:val="00FE16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alibri"/>
      <w:szCs w:val="20"/>
    </w:rPr>
  </w:style>
  <w:style w:type="character" w:customStyle="1" w:styleId="MakrobesediloZnak">
    <w:name w:val="Makro besedilo Znak"/>
    <w:basedOn w:val="Privzetapisavaodstavka"/>
    <w:link w:val="Makrobesedilo"/>
    <w:uiPriority w:val="99"/>
    <w:semiHidden/>
    <w:rsid w:val="00FE160E"/>
    <w:rPr>
      <w:rFonts w:ascii="Consolas" w:hAnsi="Consolas" w:cs="Calibri"/>
      <w:szCs w:val="20"/>
    </w:rPr>
  </w:style>
  <w:style w:type="paragraph" w:styleId="Golobesedilo">
    <w:name w:val="Plain Text"/>
    <w:basedOn w:val="Navaden"/>
    <w:link w:val="GolobesediloZnak"/>
    <w:uiPriority w:val="99"/>
    <w:semiHidden/>
    <w:unhideWhenUsed/>
    <w:rsid w:val="00FE160E"/>
    <w:rPr>
      <w:rFonts w:ascii="Consolas" w:hAnsi="Consolas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semiHidden/>
    <w:rsid w:val="00FE160E"/>
    <w:rPr>
      <w:rFonts w:ascii="Consolas" w:hAnsi="Consolas" w:cs="Calibri"/>
      <w:szCs w:val="21"/>
    </w:rPr>
  </w:style>
  <w:style w:type="character" w:styleId="Besedilooznabemesta">
    <w:name w:val="Placeholder Text"/>
    <w:basedOn w:val="Privzetapisavaodstavka"/>
    <w:uiPriority w:val="99"/>
    <w:semiHidden/>
    <w:rsid w:val="00FE160E"/>
    <w:rPr>
      <w:rFonts w:ascii="Calibri" w:hAnsi="Calibri" w:cs="Calibri"/>
      <w:color w:val="3B3838" w:themeColor="background2" w:themeShade="40"/>
    </w:rPr>
  </w:style>
  <w:style w:type="paragraph" w:styleId="Glava">
    <w:name w:val="header"/>
    <w:aliases w:val="Znak, Znak,E-PVO-glava,Header-PR"/>
    <w:basedOn w:val="Navaden"/>
    <w:link w:val="GlavaZnak"/>
    <w:uiPriority w:val="99"/>
    <w:unhideWhenUsed/>
    <w:rsid w:val="00FE160E"/>
  </w:style>
  <w:style w:type="character" w:customStyle="1" w:styleId="GlavaZnak">
    <w:name w:val="Glava Znak"/>
    <w:aliases w:val="Znak Znak, Znak Znak,E-PVO-glava Znak,Header-PR Znak"/>
    <w:basedOn w:val="Privzetapisavaodstavka"/>
    <w:link w:val="Glava"/>
    <w:uiPriority w:val="99"/>
    <w:rsid w:val="00FE160E"/>
    <w:rPr>
      <w:rFonts w:ascii="Calibri" w:hAnsi="Calibri" w:cs="Calibri"/>
    </w:rPr>
  </w:style>
  <w:style w:type="paragraph" w:styleId="Noga">
    <w:name w:val="footer"/>
    <w:basedOn w:val="Navaden"/>
    <w:link w:val="NogaZnak"/>
    <w:unhideWhenUsed/>
    <w:rsid w:val="00FE160E"/>
  </w:style>
  <w:style w:type="character" w:customStyle="1" w:styleId="NogaZnak">
    <w:name w:val="Noga Znak"/>
    <w:basedOn w:val="Privzetapisavaodstavka"/>
    <w:link w:val="Noga"/>
    <w:rsid w:val="00FE160E"/>
    <w:rPr>
      <w:rFonts w:ascii="Calibri" w:hAnsi="Calibri" w:cs="Calibri"/>
    </w:rPr>
  </w:style>
  <w:style w:type="paragraph" w:styleId="Kazalovsebine9">
    <w:name w:val="toc 9"/>
    <w:basedOn w:val="Navaden"/>
    <w:next w:val="Navaden"/>
    <w:autoRedefine/>
    <w:uiPriority w:val="39"/>
    <w:semiHidden/>
    <w:unhideWhenUsed/>
    <w:rsid w:val="00FE160E"/>
    <w:pPr>
      <w:spacing w:after="120"/>
      <w:ind w:left="1757"/>
    </w:pPr>
  </w:style>
  <w:style w:type="character" w:styleId="Omemba">
    <w:name w:val="Mention"/>
    <w:basedOn w:val="Privzetapisavaodstavka"/>
    <w:uiPriority w:val="99"/>
    <w:semiHidden/>
    <w:unhideWhenUsed/>
    <w:rsid w:val="00FE160E"/>
    <w:rPr>
      <w:rFonts w:ascii="Calibri" w:hAnsi="Calibri" w:cs="Calibri"/>
      <w:color w:val="2B579A"/>
      <w:shd w:val="clear" w:color="auto" w:fill="E1DFDD"/>
    </w:rPr>
  </w:style>
  <w:style w:type="numbering" w:styleId="111111">
    <w:name w:val="Outline List 2"/>
    <w:basedOn w:val="Brezseznama"/>
    <w:uiPriority w:val="99"/>
    <w:semiHidden/>
    <w:unhideWhenUsed/>
    <w:rsid w:val="00FE160E"/>
    <w:pPr>
      <w:numPr>
        <w:numId w:val="11"/>
      </w:numPr>
    </w:pPr>
  </w:style>
  <w:style w:type="numbering" w:styleId="1ai">
    <w:name w:val="Outline List 1"/>
    <w:basedOn w:val="Brezseznama"/>
    <w:uiPriority w:val="99"/>
    <w:semiHidden/>
    <w:unhideWhenUsed/>
    <w:rsid w:val="00FE160E"/>
    <w:pPr>
      <w:numPr>
        <w:numId w:val="12"/>
      </w:numPr>
    </w:pPr>
  </w:style>
  <w:style w:type="character" w:styleId="HTMLspremenljivka">
    <w:name w:val="HTML Variable"/>
    <w:basedOn w:val="Privzetapisavaodstavka"/>
    <w:uiPriority w:val="99"/>
    <w:semiHidden/>
    <w:unhideWhenUsed/>
    <w:rsid w:val="00FE160E"/>
    <w:rPr>
      <w:rFonts w:ascii="Calibri" w:hAnsi="Calibri" w:cs="Calibri"/>
      <w:i/>
      <w:iCs/>
    </w:rPr>
  </w:style>
  <w:style w:type="paragraph" w:styleId="HTMLnaslov">
    <w:name w:val="HTML Address"/>
    <w:basedOn w:val="Navaden"/>
    <w:link w:val="HTMLnaslovZnak"/>
    <w:uiPriority w:val="99"/>
    <w:semiHidden/>
    <w:unhideWhenUsed/>
    <w:rsid w:val="00FE160E"/>
    <w:rPr>
      <w:i/>
      <w:iCs/>
    </w:rPr>
  </w:style>
  <w:style w:type="character" w:customStyle="1" w:styleId="HTMLnaslovZnak">
    <w:name w:val="HTML naslov Znak"/>
    <w:basedOn w:val="Privzetapisavaodstavka"/>
    <w:link w:val="HTMLnaslov"/>
    <w:uiPriority w:val="99"/>
    <w:semiHidden/>
    <w:rsid w:val="00FE160E"/>
    <w:rPr>
      <w:rFonts w:ascii="Calibri" w:hAnsi="Calibri" w:cs="Calibri"/>
      <w:i/>
      <w:iCs/>
    </w:rPr>
  </w:style>
  <w:style w:type="character" w:styleId="DefinicijaHTML">
    <w:name w:val="HTML Definition"/>
    <w:basedOn w:val="Privzetapisavaodstavka"/>
    <w:uiPriority w:val="99"/>
    <w:semiHidden/>
    <w:unhideWhenUsed/>
    <w:rsid w:val="00FE160E"/>
    <w:rPr>
      <w:rFonts w:ascii="Calibri" w:hAnsi="Calibri" w:cs="Calibri"/>
      <w:i/>
      <w:iCs/>
    </w:rPr>
  </w:style>
  <w:style w:type="character" w:styleId="HTML-citat">
    <w:name w:val="HTML Cite"/>
    <w:basedOn w:val="Privzetapisavaodstavka"/>
    <w:uiPriority w:val="99"/>
    <w:semiHidden/>
    <w:unhideWhenUsed/>
    <w:rsid w:val="00FE160E"/>
    <w:rPr>
      <w:rFonts w:ascii="Calibri" w:hAnsi="Calibri" w:cs="Calibri"/>
      <w:i/>
      <w:iCs/>
    </w:rPr>
  </w:style>
  <w:style w:type="character" w:styleId="HTMLvzorec">
    <w:name w:val="HTML Sample"/>
    <w:basedOn w:val="Privzetapisavaodstavka"/>
    <w:uiPriority w:val="99"/>
    <w:semiHidden/>
    <w:unhideWhenUsed/>
    <w:rsid w:val="00FE160E"/>
    <w:rPr>
      <w:rFonts w:ascii="Consolas" w:hAnsi="Consolas" w:cs="Calibri"/>
      <w:sz w:val="24"/>
      <w:szCs w:val="24"/>
    </w:rPr>
  </w:style>
  <w:style w:type="character" w:styleId="HTML-kratica">
    <w:name w:val="HTML Acronym"/>
    <w:basedOn w:val="Privzetapisavaodstavka"/>
    <w:uiPriority w:val="99"/>
    <w:semiHidden/>
    <w:unhideWhenUsed/>
    <w:rsid w:val="00FE160E"/>
    <w:rPr>
      <w:rFonts w:ascii="Calibri" w:hAnsi="Calibri" w:cs="Calibri"/>
    </w:rPr>
  </w:style>
  <w:style w:type="paragraph" w:styleId="Kazalovsebine1">
    <w:name w:val="toc 1"/>
    <w:basedOn w:val="Navaden"/>
    <w:next w:val="Navaden"/>
    <w:autoRedefine/>
    <w:uiPriority w:val="39"/>
    <w:semiHidden/>
    <w:unhideWhenUsed/>
    <w:rsid w:val="00FE160E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semiHidden/>
    <w:unhideWhenUsed/>
    <w:rsid w:val="00FE160E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semiHidden/>
    <w:unhideWhenUsed/>
    <w:rsid w:val="00FE160E"/>
    <w:pPr>
      <w:spacing w:after="100"/>
      <w:ind w:left="440"/>
    </w:pPr>
  </w:style>
  <w:style w:type="paragraph" w:styleId="Kazalovsebine4">
    <w:name w:val="toc 4"/>
    <w:basedOn w:val="Navaden"/>
    <w:next w:val="Navaden"/>
    <w:autoRedefine/>
    <w:uiPriority w:val="39"/>
    <w:semiHidden/>
    <w:unhideWhenUsed/>
    <w:rsid w:val="00FE160E"/>
    <w:pPr>
      <w:spacing w:after="100"/>
      <w:ind w:left="660"/>
    </w:pPr>
  </w:style>
  <w:style w:type="paragraph" w:styleId="Kazalovsebine5">
    <w:name w:val="toc 5"/>
    <w:basedOn w:val="Navaden"/>
    <w:next w:val="Navaden"/>
    <w:autoRedefine/>
    <w:uiPriority w:val="39"/>
    <w:semiHidden/>
    <w:unhideWhenUsed/>
    <w:rsid w:val="00FE160E"/>
    <w:pPr>
      <w:spacing w:after="100"/>
      <w:ind w:left="880"/>
    </w:pPr>
  </w:style>
  <w:style w:type="paragraph" w:styleId="Kazalovsebine6">
    <w:name w:val="toc 6"/>
    <w:basedOn w:val="Navaden"/>
    <w:next w:val="Navaden"/>
    <w:autoRedefine/>
    <w:uiPriority w:val="39"/>
    <w:semiHidden/>
    <w:unhideWhenUsed/>
    <w:rsid w:val="00FE160E"/>
    <w:pPr>
      <w:spacing w:after="100"/>
      <w:ind w:left="1100"/>
    </w:pPr>
  </w:style>
  <w:style w:type="paragraph" w:styleId="Kazalovsebine7">
    <w:name w:val="toc 7"/>
    <w:basedOn w:val="Navaden"/>
    <w:next w:val="Navaden"/>
    <w:autoRedefine/>
    <w:uiPriority w:val="39"/>
    <w:semiHidden/>
    <w:unhideWhenUsed/>
    <w:rsid w:val="00FE160E"/>
    <w:pPr>
      <w:spacing w:after="100"/>
      <w:ind w:left="1320"/>
    </w:pPr>
  </w:style>
  <w:style w:type="paragraph" w:styleId="Kazalovsebine8">
    <w:name w:val="toc 8"/>
    <w:basedOn w:val="Navaden"/>
    <w:next w:val="Navaden"/>
    <w:autoRedefine/>
    <w:uiPriority w:val="39"/>
    <w:semiHidden/>
    <w:unhideWhenUsed/>
    <w:rsid w:val="00FE160E"/>
    <w:pPr>
      <w:spacing w:after="100"/>
      <w:ind w:left="1540"/>
    </w:p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FE160E"/>
    <w:pPr>
      <w:outlineLvl w:val="9"/>
    </w:pPr>
    <w:rPr>
      <w:color w:val="2E74B5" w:themeColor="accent1" w:themeShade="BF"/>
    </w:rPr>
  </w:style>
  <w:style w:type="table" w:styleId="Tabelaprofesionalna">
    <w:name w:val="Table Professional"/>
    <w:basedOn w:val="Navadnatabela"/>
    <w:uiPriority w:val="99"/>
    <w:semiHidden/>
    <w:unhideWhenUsed/>
    <w:rsid w:val="00FE160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rednjiseznam1">
    <w:name w:val="Medium List 1"/>
    <w:basedOn w:val="Navadnatabela"/>
    <w:uiPriority w:val="65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seznam1poudarek1">
    <w:name w:val="Medium List 1 Accent 1"/>
    <w:basedOn w:val="Navadnatabela"/>
    <w:uiPriority w:val="65"/>
    <w:rsid w:val="00FE160E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Srednjiseznam1poudarek2">
    <w:name w:val="Medium List 1 Accent 2"/>
    <w:basedOn w:val="Navadnatabela"/>
    <w:uiPriority w:val="65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Srednjiseznam1poudarek3">
    <w:name w:val="Medium List 1 Accent 3"/>
    <w:basedOn w:val="Navadnatabela"/>
    <w:uiPriority w:val="65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Srednjiseznam1poudarek4">
    <w:name w:val="Medium List 1 Accent 4"/>
    <w:basedOn w:val="Navadnatabela"/>
    <w:uiPriority w:val="65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Srednjiseznam1poudarek5">
    <w:name w:val="Medium List 1 Accent 5"/>
    <w:basedOn w:val="Navadnatabela"/>
    <w:uiPriority w:val="65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Srednjiseznam1poudarek6">
    <w:name w:val="Medium List 1 Accent 6"/>
    <w:basedOn w:val="Navadnatabela"/>
    <w:uiPriority w:val="65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Srednjiseznam2">
    <w:name w:val="Medium List 2"/>
    <w:basedOn w:val="Navadnatabela"/>
    <w:uiPriority w:val="66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1">
    <w:name w:val="Medium List 2 Accent 1"/>
    <w:basedOn w:val="Navadnatabela"/>
    <w:uiPriority w:val="66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2">
    <w:name w:val="Medium List 2 Accent 2"/>
    <w:basedOn w:val="Navadnatabela"/>
    <w:uiPriority w:val="66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3">
    <w:name w:val="Medium List 2 Accent 3"/>
    <w:basedOn w:val="Navadnatabela"/>
    <w:uiPriority w:val="66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4">
    <w:name w:val="Medium List 2 Accent 4"/>
    <w:basedOn w:val="Navadnatabela"/>
    <w:uiPriority w:val="66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5">
    <w:name w:val="Medium List 2 Accent 5"/>
    <w:basedOn w:val="Navadnatabela"/>
    <w:uiPriority w:val="66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6">
    <w:name w:val="Medium List 2 Accent 6"/>
    <w:basedOn w:val="Navadnatabela"/>
    <w:uiPriority w:val="66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enenje1">
    <w:name w:val="Medium Shading 1"/>
    <w:basedOn w:val="Navadnatabela"/>
    <w:uiPriority w:val="63"/>
    <w:semiHidden/>
    <w:unhideWhenUsed/>
    <w:rsid w:val="00FE160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1">
    <w:name w:val="Medium Shading 1 Accent 1"/>
    <w:basedOn w:val="Navadnatabela"/>
    <w:uiPriority w:val="63"/>
    <w:rsid w:val="00FE160E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2">
    <w:name w:val="Medium Shading 1 Accent 2"/>
    <w:basedOn w:val="Navadnatabela"/>
    <w:uiPriority w:val="63"/>
    <w:semiHidden/>
    <w:unhideWhenUsed/>
    <w:rsid w:val="00FE160E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3">
    <w:name w:val="Medium Shading 1 Accent 3"/>
    <w:basedOn w:val="Navadnatabela"/>
    <w:uiPriority w:val="63"/>
    <w:semiHidden/>
    <w:unhideWhenUsed/>
    <w:rsid w:val="00FE160E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4">
    <w:name w:val="Medium Shading 1 Accent 4"/>
    <w:basedOn w:val="Navadnatabela"/>
    <w:uiPriority w:val="63"/>
    <w:semiHidden/>
    <w:unhideWhenUsed/>
    <w:rsid w:val="00FE160E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5">
    <w:name w:val="Medium Shading 1 Accent 5"/>
    <w:basedOn w:val="Navadnatabela"/>
    <w:uiPriority w:val="63"/>
    <w:semiHidden/>
    <w:unhideWhenUsed/>
    <w:rsid w:val="00FE160E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6">
    <w:name w:val="Medium Shading 1 Accent 6"/>
    <w:basedOn w:val="Navadnatabela"/>
    <w:uiPriority w:val="63"/>
    <w:semiHidden/>
    <w:unhideWhenUsed/>
    <w:rsid w:val="00FE160E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2">
    <w:name w:val="Medium Shading 2"/>
    <w:basedOn w:val="Navadnatabela"/>
    <w:uiPriority w:val="64"/>
    <w:semiHidden/>
    <w:unhideWhenUsed/>
    <w:rsid w:val="00FE160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rednjesenenje2poudarek1">
    <w:name w:val="Medium Shading 2 Accent 1"/>
    <w:basedOn w:val="Navadnatabela"/>
    <w:uiPriority w:val="64"/>
    <w:rsid w:val="00FE160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rednjesenenje2poudarek2">
    <w:name w:val="Medium Shading 2 Accent 2"/>
    <w:basedOn w:val="Navadnatabela"/>
    <w:uiPriority w:val="64"/>
    <w:semiHidden/>
    <w:unhideWhenUsed/>
    <w:rsid w:val="00FE160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rednjesenenje2poudarek3">
    <w:name w:val="Medium Shading 2 Accent 3"/>
    <w:basedOn w:val="Navadnatabela"/>
    <w:uiPriority w:val="64"/>
    <w:semiHidden/>
    <w:unhideWhenUsed/>
    <w:rsid w:val="00FE160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rednjesenenje2poudarek4">
    <w:name w:val="Medium Shading 2 Accent 4"/>
    <w:basedOn w:val="Navadnatabela"/>
    <w:uiPriority w:val="64"/>
    <w:semiHidden/>
    <w:unhideWhenUsed/>
    <w:rsid w:val="00FE160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rednjesenenje2poudarek5">
    <w:name w:val="Medium Shading 2 Accent 5"/>
    <w:basedOn w:val="Navadnatabela"/>
    <w:uiPriority w:val="64"/>
    <w:semiHidden/>
    <w:unhideWhenUsed/>
    <w:rsid w:val="00FE160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rednjesenenje2poudarek6">
    <w:name w:val="Medium Shading 2 Accent 6"/>
    <w:basedOn w:val="Navadnatabela"/>
    <w:uiPriority w:val="64"/>
    <w:semiHidden/>
    <w:unhideWhenUsed/>
    <w:rsid w:val="00FE160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rednjamrea1">
    <w:name w:val="Medium Grid 1"/>
    <w:basedOn w:val="Navadnatabela"/>
    <w:uiPriority w:val="67"/>
    <w:semiHidden/>
    <w:unhideWhenUsed/>
    <w:rsid w:val="00FE160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mrea1poudarek1">
    <w:name w:val="Medium Grid 1 Accent 1"/>
    <w:basedOn w:val="Navadnatabela"/>
    <w:uiPriority w:val="67"/>
    <w:semiHidden/>
    <w:unhideWhenUsed/>
    <w:rsid w:val="00FE160E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Srednjamrea1poudarek2">
    <w:name w:val="Medium Grid 1 Accent 2"/>
    <w:basedOn w:val="Navadnatabela"/>
    <w:uiPriority w:val="67"/>
    <w:semiHidden/>
    <w:unhideWhenUsed/>
    <w:rsid w:val="00FE160E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Srednjamrea1poudarek3">
    <w:name w:val="Medium Grid 1 Accent 3"/>
    <w:basedOn w:val="Navadnatabela"/>
    <w:uiPriority w:val="67"/>
    <w:semiHidden/>
    <w:unhideWhenUsed/>
    <w:rsid w:val="00FE160E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Srednjamrea1poudarek4">
    <w:name w:val="Medium Grid 1 Accent 4"/>
    <w:basedOn w:val="Navadnatabela"/>
    <w:uiPriority w:val="67"/>
    <w:semiHidden/>
    <w:unhideWhenUsed/>
    <w:rsid w:val="00FE160E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Srednjamrea1poudarek5">
    <w:name w:val="Medium Grid 1 Accent 5"/>
    <w:basedOn w:val="Navadnatabela"/>
    <w:uiPriority w:val="67"/>
    <w:semiHidden/>
    <w:unhideWhenUsed/>
    <w:rsid w:val="00FE160E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Srednjamrea1poudarek6">
    <w:name w:val="Medium Grid 1 Accent 6"/>
    <w:basedOn w:val="Navadnatabela"/>
    <w:uiPriority w:val="67"/>
    <w:semiHidden/>
    <w:unhideWhenUsed/>
    <w:rsid w:val="00FE160E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Srednjamrea2">
    <w:name w:val="Medium Grid 2"/>
    <w:basedOn w:val="Navadnatabela"/>
    <w:uiPriority w:val="68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1">
    <w:name w:val="Medium Grid 2 Accent 1"/>
    <w:basedOn w:val="Navadnatabela"/>
    <w:uiPriority w:val="68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2">
    <w:name w:val="Medium Grid 2 Accent 2"/>
    <w:basedOn w:val="Navadnatabela"/>
    <w:uiPriority w:val="68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3">
    <w:name w:val="Medium Grid 2 Accent 3"/>
    <w:basedOn w:val="Navadnatabela"/>
    <w:uiPriority w:val="68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4">
    <w:name w:val="Medium Grid 2 Accent 4"/>
    <w:basedOn w:val="Navadnatabela"/>
    <w:uiPriority w:val="68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5">
    <w:name w:val="Medium Grid 2 Accent 5"/>
    <w:basedOn w:val="Navadnatabela"/>
    <w:uiPriority w:val="68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6">
    <w:name w:val="Medium Grid 2 Accent 6"/>
    <w:basedOn w:val="Navadnatabela"/>
    <w:uiPriority w:val="68"/>
    <w:semiHidden/>
    <w:unhideWhenUsed/>
    <w:rsid w:val="00FE160E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3">
    <w:name w:val="Medium Grid 3"/>
    <w:basedOn w:val="Navadnatabela"/>
    <w:uiPriority w:val="69"/>
    <w:semiHidden/>
    <w:unhideWhenUsed/>
    <w:rsid w:val="00FE160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mrea3poudarek1">
    <w:name w:val="Medium Grid 3 Accent 1"/>
    <w:basedOn w:val="Navadnatabela"/>
    <w:uiPriority w:val="69"/>
    <w:semiHidden/>
    <w:unhideWhenUsed/>
    <w:rsid w:val="00FE160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Srednjamrea3poudarek2">
    <w:name w:val="Medium Grid 3 Accent 2"/>
    <w:basedOn w:val="Navadnatabela"/>
    <w:uiPriority w:val="69"/>
    <w:semiHidden/>
    <w:unhideWhenUsed/>
    <w:rsid w:val="00FE160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Srednjamrea3poudarek3">
    <w:name w:val="Medium Grid 3 Accent 3"/>
    <w:basedOn w:val="Navadnatabela"/>
    <w:uiPriority w:val="69"/>
    <w:semiHidden/>
    <w:unhideWhenUsed/>
    <w:rsid w:val="00FE160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Srednjamrea3poudarek4">
    <w:name w:val="Medium Grid 3 Accent 4"/>
    <w:basedOn w:val="Navadnatabela"/>
    <w:uiPriority w:val="69"/>
    <w:semiHidden/>
    <w:unhideWhenUsed/>
    <w:rsid w:val="00FE160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Srednjamrea3poudarek5">
    <w:name w:val="Medium Grid 3 Accent 5"/>
    <w:basedOn w:val="Navadnatabela"/>
    <w:uiPriority w:val="69"/>
    <w:semiHidden/>
    <w:unhideWhenUsed/>
    <w:rsid w:val="00FE160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Srednjamrea3poudarek6">
    <w:name w:val="Medium Grid 3 Accent 6"/>
    <w:basedOn w:val="Navadnatabela"/>
    <w:uiPriority w:val="69"/>
    <w:semiHidden/>
    <w:unhideWhenUsed/>
    <w:rsid w:val="00FE160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paragraph" w:styleId="Bibliografija">
    <w:name w:val="Bibliography"/>
    <w:basedOn w:val="Navaden"/>
    <w:next w:val="Navaden"/>
    <w:uiPriority w:val="37"/>
    <w:semiHidden/>
    <w:unhideWhenUsed/>
    <w:rsid w:val="00FE160E"/>
  </w:style>
  <w:style w:type="character" w:styleId="Oznakazlojtro">
    <w:name w:val="Hashtag"/>
    <w:basedOn w:val="Privzetapisavaodstavka"/>
    <w:uiPriority w:val="99"/>
    <w:semiHidden/>
    <w:unhideWhenUsed/>
    <w:rsid w:val="00FE160E"/>
    <w:rPr>
      <w:rFonts w:ascii="Calibri" w:hAnsi="Calibri" w:cs="Calibri"/>
      <w:color w:val="2B579A"/>
      <w:shd w:val="clear" w:color="auto" w:fill="E1DFDD"/>
    </w:rPr>
  </w:style>
  <w:style w:type="paragraph" w:styleId="Glavasporoila">
    <w:name w:val="Message Header"/>
    <w:basedOn w:val="Navaden"/>
    <w:link w:val="GlavasporoilaZnak"/>
    <w:uiPriority w:val="99"/>
    <w:semiHidden/>
    <w:unhideWhenUsed/>
    <w:rsid w:val="00FE16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Theme="majorEastAsia" w:hAnsi="Calibri Light" w:cs="Calibri Light"/>
      <w:sz w:val="24"/>
    </w:rPr>
  </w:style>
  <w:style w:type="character" w:customStyle="1" w:styleId="GlavasporoilaZnak">
    <w:name w:val="Glava sporočila Znak"/>
    <w:basedOn w:val="Privzetapisavaodstavka"/>
    <w:link w:val="Glavasporoila"/>
    <w:uiPriority w:val="99"/>
    <w:semiHidden/>
    <w:rsid w:val="00FE160E"/>
    <w:rPr>
      <w:rFonts w:ascii="Calibri Light" w:eastAsiaTheme="majorEastAsia" w:hAnsi="Calibri Light" w:cs="Calibri Light"/>
      <w:sz w:val="24"/>
      <w:szCs w:val="24"/>
      <w:shd w:val="pct20" w:color="auto" w:fill="auto"/>
    </w:rPr>
  </w:style>
  <w:style w:type="table" w:styleId="Tabelaelegantna">
    <w:name w:val="Table Elegant"/>
    <w:basedOn w:val="Navadnatabela"/>
    <w:uiPriority w:val="99"/>
    <w:semiHidden/>
    <w:unhideWhenUsed/>
    <w:rsid w:val="00FE160E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eznam">
    <w:name w:val="List"/>
    <w:basedOn w:val="Navaden"/>
    <w:uiPriority w:val="99"/>
    <w:semiHidden/>
    <w:unhideWhenUsed/>
    <w:rsid w:val="00FE160E"/>
    <w:pPr>
      <w:ind w:left="360" w:hanging="360"/>
      <w:contextualSpacing/>
    </w:pPr>
  </w:style>
  <w:style w:type="paragraph" w:styleId="Seznam2">
    <w:name w:val="List 2"/>
    <w:basedOn w:val="Navaden"/>
    <w:uiPriority w:val="99"/>
    <w:semiHidden/>
    <w:unhideWhenUsed/>
    <w:rsid w:val="00FE160E"/>
    <w:pPr>
      <w:ind w:left="720" w:hanging="360"/>
      <w:contextualSpacing/>
    </w:pPr>
  </w:style>
  <w:style w:type="paragraph" w:styleId="Seznam3">
    <w:name w:val="List 3"/>
    <w:basedOn w:val="Navaden"/>
    <w:uiPriority w:val="99"/>
    <w:semiHidden/>
    <w:unhideWhenUsed/>
    <w:rsid w:val="00FE160E"/>
    <w:pPr>
      <w:ind w:left="1080" w:hanging="360"/>
      <w:contextualSpacing/>
    </w:pPr>
  </w:style>
  <w:style w:type="paragraph" w:styleId="Seznam4">
    <w:name w:val="List 4"/>
    <w:basedOn w:val="Navaden"/>
    <w:uiPriority w:val="99"/>
    <w:semiHidden/>
    <w:unhideWhenUsed/>
    <w:rsid w:val="00FE160E"/>
    <w:pPr>
      <w:ind w:left="1440" w:hanging="360"/>
      <w:contextualSpacing/>
    </w:pPr>
  </w:style>
  <w:style w:type="paragraph" w:styleId="Seznam5">
    <w:name w:val="List 5"/>
    <w:basedOn w:val="Navaden"/>
    <w:uiPriority w:val="99"/>
    <w:semiHidden/>
    <w:unhideWhenUsed/>
    <w:rsid w:val="00FE160E"/>
    <w:pPr>
      <w:ind w:left="1800" w:hanging="360"/>
      <w:contextualSpacing/>
    </w:pPr>
  </w:style>
  <w:style w:type="table" w:styleId="Tabelaseznam1">
    <w:name w:val="Table List 1"/>
    <w:basedOn w:val="Navadnatabela"/>
    <w:uiPriority w:val="99"/>
    <w:semiHidden/>
    <w:unhideWhenUsed/>
    <w:rsid w:val="00FE160E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eznam2">
    <w:name w:val="Table List 2"/>
    <w:basedOn w:val="Navadnatabela"/>
    <w:uiPriority w:val="99"/>
    <w:semiHidden/>
    <w:unhideWhenUsed/>
    <w:rsid w:val="00FE160E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eznam3">
    <w:name w:val="Table List 3"/>
    <w:basedOn w:val="Navadnatabela"/>
    <w:uiPriority w:val="99"/>
    <w:semiHidden/>
    <w:unhideWhenUsed/>
    <w:rsid w:val="00FE160E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eznam4">
    <w:name w:val="Table List 4"/>
    <w:basedOn w:val="Navadnatabela"/>
    <w:uiPriority w:val="99"/>
    <w:semiHidden/>
    <w:unhideWhenUsed/>
    <w:rsid w:val="00FE160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aseznam5">
    <w:name w:val="Table List 5"/>
    <w:basedOn w:val="Navadnatabela"/>
    <w:uiPriority w:val="99"/>
    <w:semiHidden/>
    <w:unhideWhenUsed/>
    <w:rsid w:val="00FE160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eznam6">
    <w:name w:val="Table List 6"/>
    <w:basedOn w:val="Navadnatabela"/>
    <w:uiPriority w:val="99"/>
    <w:semiHidden/>
    <w:unhideWhenUsed/>
    <w:rsid w:val="00FE160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aseznam7">
    <w:name w:val="Table List 7"/>
    <w:basedOn w:val="Navadnatabela"/>
    <w:uiPriority w:val="99"/>
    <w:semiHidden/>
    <w:unhideWhenUsed/>
    <w:rsid w:val="00FE160E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aseznam8">
    <w:name w:val="Table List 8"/>
    <w:basedOn w:val="Navadnatabela"/>
    <w:uiPriority w:val="99"/>
    <w:semiHidden/>
    <w:unhideWhenUsed/>
    <w:rsid w:val="00FE160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Seznam-nadaljevanje">
    <w:name w:val="List Continue"/>
    <w:basedOn w:val="Navaden"/>
    <w:uiPriority w:val="99"/>
    <w:semiHidden/>
    <w:unhideWhenUsed/>
    <w:rsid w:val="00FE160E"/>
    <w:pPr>
      <w:spacing w:after="120"/>
      <w:ind w:left="360"/>
      <w:contextualSpacing/>
    </w:pPr>
  </w:style>
  <w:style w:type="paragraph" w:styleId="Seznam-nadaljevanje2">
    <w:name w:val="List Continue 2"/>
    <w:basedOn w:val="Navaden"/>
    <w:uiPriority w:val="99"/>
    <w:semiHidden/>
    <w:unhideWhenUsed/>
    <w:rsid w:val="00FE160E"/>
    <w:pPr>
      <w:spacing w:after="120"/>
      <w:ind w:left="720"/>
      <w:contextualSpacing/>
    </w:pPr>
  </w:style>
  <w:style w:type="paragraph" w:styleId="Seznam-nadaljevanje3">
    <w:name w:val="List Continue 3"/>
    <w:basedOn w:val="Navaden"/>
    <w:uiPriority w:val="99"/>
    <w:semiHidden/>
    <w:unhideWhenUsed/>
    <w:rsid w:val="00FE160E"/>
    <w:pPr>
      <w:spacing w:after="120"/>
      <w:ind w:left="1080"/>
      <w:contextualSpacing/>
    </w:pPr>
  </w:style>
  <w:style w:type="paragraph" w:styleId="Seznam-nadaljevanje4">
    <w:name w:val="List Continue 4"/>
    <w:basedOn w:val="Navaden"/>
    <w:uiPriority w:val="99"/>
    <w:semiHidden/>
    <w:unhideWhenUsed/>
    <w:rsid w:val="00FE160E"/>
    <w:pPr>
      <w:spacing w:after="120"/>
      <w:ind w:left="1440"/>
      <w:contextualSpacing/>
    </w:pPr>
  </w:style>
  <w:style w:type="paragraph" w:styleId="Seznam-nadaljevanje5">
    <w:name w:val="List Continue 5"/>
    <w:basedOn w:val="Navaden"/>
    <w:uiPriority w:val="99"/>
    <w:semiHidden/>
    <w:unhideWhenUsed/>
    <w:rsid w:val="00FE160E"/>
    <w:pPr>
      <w:spacing w:after="120"/>
      <w:ind w:left="1800"/>
      <w:contextualSpacing/>
    </w:pPr>
  </w:style>
  <w:style w:type="paragraph" w:styleId="Odstavekseznama">
    <w:name w:val="List Paragraph"/>
    <w:aliases w:val="Literatura - znanstveno,UEDAŞ Bullet,abc siralı,Odstavek seznama_IP,Seznam_IP_1,ListParagraph"/>
    <w:basedOn w:val="Navaden"/>
    <w:link w:val="OdstavekseznamaZnak"/>
    <w:uiPriority w:val="34"/>
    <w:unhideWhenUsed/>
    <w:qFormat/>
    <w:rsid w:val="00FE160E"/>
    <w:pPr>
      <w:ind w:left="720"/>
      <w:contextualSpacing/>
    </w:pPr>
  </w:style>
  <w:style w:type="paragraph" w:styleId="Otevilenseznam">
    <w:name w:val="List Number"/>
    <w:basedOn w:val="Navaden"/>
    <w:uiPriority w:val="99"/>
    <w:semiHidden/>
    <w:unhideWhenUsed/>
    <w:rsid w:val="00FE160E"/>
    <w:pPr>
      <w:numPr>
        <w:numId w:val="6"/>
      </w:numPr>
      <w:contextualSpacing/>
    </w:pPr>
  </w:style>
  <w:style w:type="paragraph" w:styleId="Otevilenseznam2">
    <w:name w:val="List Number 2"/>
    <w:basedOn w:val="Navaden"/>
    <w:uiPriority w:val="99"/>
    <w:semiHidden/>
    <w:unhideWhenUsed/>
    <w:rsid w:val="00FE160E"/>
    <w:pPr>
      <w:numPr>
        <w:numId w:val="7"/>
      </w:numPr>
      <w:contextualSpacing/>
    </w:pPr>
  </w:style>
  <w:style w:type="paragraph" w:styleId="Otevilenseznam3">
    <w:name w:val="List Number 3"/>
    <w:basedOn w:val="Navaden"/>
    <w:uiPriority w:val="99"/>
    <w:semiHidden/>
    <w:unhideWhenUsed/>
    <w:rsid w:val="00FE160E"/>
    <w:pPr>
      <w:numPr>
        <w:numId w:val="8"/>
      </w:numPr>
      <w:contextualSpacing/>
    </w:pPr>
  </w:style>
  <w:style w:type="paragraph" w:styleId="Otevilenseznam4">
    <w:name w:val="List Number 4"/>
    <w:basedOn w:val="Navaden"/>
    <w:uiPriority w:val="99"/>
    <w:semiHidden/>
    <w:unhideWhenUsed/>
    <w:rsid w:val="00FE160E"/>
    <w:pPr>
      <w:numPr>
        <w:numId w:val="9"/>
      </w:numPr>
      <w:contextualSpacing/>
    </w:pPr>
  </w:style>
  <w:style w:type="paragraph" w:styleId="Otevilenseznam5">
    <w:name w:val="List Number 5"/>
    <w:basedOn w:val="Navaden"/>
    <w:uiPriority w:val="99"/>
    <w:semiHidden/>
    <w:unhideWhenUsed/>
    <w:rsid w:val="00FE160E"/>
    <w:pPr>
      <w:numPr>
        <w:numId w:val="10"/>
      </w:numPr>
      <w:contextualSpacing/>
    </w:pPr>
  </w:style>
  <w:style w:type="paragraph" w:styleId="Oznaenseznam">
    <w:name w:val="List Bullet"/>
    <w:basedOn w:val="Navaden"/>
    <w:uiPriority w:val="99"/>
    <w:semiHidden/>
    <w:unhideWhenUsed/>
    <w:rsid w:val="00FE160E"/>
    <w:pPr>
      <w:numPr>
        <w:numId w:val="1"/>
      </w:numPr>
      <w:contextualSpacing/>
    </w:pPr>
  </w:style>
  <w:style w:type="paragraph" w:styleId="Oznaenseznam2">
    <w:name w:val="List Bullet 2"/>
    <w:basedOn w:val="Navaden"/>
    <w:uiPriority w:val="99"/>
    <w:semiHidden/>
    <w:unhideWhenUsed/>
    <w:rsid w:val="00FE160E"/>
    <w:pPr>
      <w:numPr>
        <w:numId w:val="2"/>
      </w:numPr>
      <w:contextualSpacing/>
    </w:pPr>
  </w:style>
  <w:style w:type="paragraph" w:styleId="Oznaenseznam3">
    <w:name w:val="List Bullet 3"/>
    <w:basedOn w:val="Navaden"/>
    <w:uiPriority w:val="99"/>
    <w:semiHidden/>
    <w:unhideWhenUsed/>
    <w:rsid w:val="00FE160E"/>
    <w:pPr>
      <w:numPr>
        <w:numId w:val="3"/>
      </w:numPr>
      <w:contextualSpacing/>
    </w:pPr>
  </w:style>
  <w:style w:type="paragraph" w:styleId="Oznaenseznam4">
    <w:name w:val="List Bullet 4"/>
    <w:basedOn w:val="Navaden"/>
    <w:uiPriority w:val="99"/>
    <w:semiHidden/>
    <w:unhideWhenUsed/>
    <w:rsid w:val="00FE160E"/>
    <w:pPr>
      <w:numPr>
        <w:numId w:val="4"/>
      </w:numPr>
      <w:contextualSpacing/>
    </w:pPr>
  </w:style>
  <w:style w:type="paragraph" w:styleId="Oznaenseznam5">
    <w:name w:val="List Bullet 5"/>
    <w:basedOn w:val="Navaden"/>
    <w:uiPriority w:val="99"/>
    <w:semiHidden/>
    <w:unhideWhenUsed/>
    <w:rsid w:val="00FE160E"/>
    <w:pPr>
      <w:numPr>
        <w:numId w:val="5"/>
      </w:numPr>
      <w:contextualSpacing/>
    </w:pPr>
  </w:style>
  <w:style w:type="table" w:styleId="Tabelaklasina1">
    <w:name w:val="Table Classic 1"/>
    <w:basedOn w:val="Navadnatabela"/>
    <w:uiPriority w:val="99"/>
    <w:semiHidden/>
    <w:unhideWhenUsed/>
    <w:rsid w:val="00FE160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klasina2">
    <w:name w:val="Table Classic 2"/>
    <w:basedOn w:val="Navadnatabela"/>
    <w:uiPriority w:val="99"/>
    <w:semiHidden/>
    <w:unhideWhenUsed/>
    <w:rsid w:val="00FE160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klasina3">
    <w:name w:val="Table Classic 3"/>
    <w:basedOn w:val="Navadnatabela"/>
    <w:uiPriority w:val="99"/>
    <w:semiHidden/>
    <w:unhideWhenUsed/>
    <w:rsid w:val="00FE160E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klasina4">
    <w:name w:val="Table Classic 4"/>
    <w:basedOn w:val="Navadnatabela"/>
    <w:uiPriority w:val="99"/>
    <w:semiHidden/>
    <w:unhideWhenUsed/>
    <w:rsid w:val="00FE160E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Kazaloslik">
    <w:name w:val="table of figures"/>
    <w:basedOn w:val="Navaden"/>
    <w:next w:val="Navaden"/>
    <w:uiPriority w:val="99"/>
    <w:semiHidden/>
    <w:unhideWhenUsed/>
    <w:rsid w:val="00FE160E"/>
  </w:style>
  <w:style w:type="character" w:styleId="Konnaopomba-sklic">
    <w:name w:val="endnote reference"/>
    <w:basedOn w:val="Privzetapisavaodstavka"/>
    <w:uiPriority w:val="99"/>
    <w:semiHidden/>
    <w:unhideWhenUsed/>
    <w:rsid w:val="00FE160E"/>
    <w:rPr>
      <w:rFonts w:ascii="Calibri" w:hAnsi="Calibri" w:cs="Calibri"/>
      <w:vertAlign w:val="superscript"/>
    </w:rPr>
  </w:style>
  <w:style w:type="paragraph" w:styleId="Kazalovirov">
    <w:name w:val="table of authorities"/>
    <w:basedOn w:val="Navaden"/>
    <w:next w:val="Navaden"/>
    <w:uiPriority w:val="99"/>
    <w:semiHidden/>
    <w:unhideWhenUsed/>
    <w:rsid w:val="00FE160E"/>
    <w:pPr>
      <w:ind w:left="220" w:hanging="220"/>
    </w:pPr>
  </w:style>
  <w:style w:type="paragraph" w:styleId="Kazalovirov-naslov">
    <w:name w:val="toa heading"/>
    <w:basedOn w:val="Navaden"/>
    <w:next w:val="Navaden"/>
    <w:uiPriority w:val="99"/>
    <w:semiHidden/>
    <w:unhideWhenUsed/>
    <w:rsid w:val="00FE160E"/>
    <w:pPr>
      <w:spacing w:before="120"/>
    </w:pPr>
    <w:rPr>
      <w:rFonts w:ascii="Calibri Light" w:eastAsiaTheme="majorEastAsia" w:hAnsi="Calibri Light" w:cs="Calibri Light"/>
      <w:b/>
      <w:bCs/>
      <w:sz w:val="24"/>
    </w:rPr>
  </w:style>
  <w:style w:type="table" w:styleId="Barvniseznam">
    <w:name w:val="Colorful List"/>
    <w:basedOn w:val="Navadnatabela"/>
    <w:uiPriority w:val="72"/>
    <w:semiHidden/>
    <w:unhideWhenUsed/>
    <w:rsid w:val="00FE160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vniseznampoudarek1">
    <w:name w:val="Colorful List Accent 1"/>
    <w:basedOn w:val="Navadnatabela"/>
    <w:uiPriority w:val="72"/>
    <w:semiHidden/>
    <w:unhideWhenUsed/>
    <w:rsid w:val="00FE160E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Barvniseznampoudarek2">
    <w:name w:val="Colorful List Accent 2"/>
    <w:basedOn w:val="Navadnatabela"/>
    <w:uiPriority w:val="72"/>
    <w:semiHidden/>
    <w:unhideWhenUsed/>
    <w:rsid w:val="00FE160E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Barvenseznampoudarek3">
    <w:name w:val="Colorful List Accent 3"/>
    <w:basedOn w:val="Navadnatabela"/>
    <w:uiPriority w:val="72"/>
    <w:semiHidden/>
    <w:unhideWhenUsed/>
    <w:rsid w:val="00FE160E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Barvniseznampoudarek4">
    <w:name w:val="Colorful List Accent 4"/>
    <w:basedOn w:val="Navadnatabela"/>
    <w:uiPriority w:val="72"/>
    <w:semiHidden/>
    <w:unhideWhenUsed/>
    <w:rsid w:val="00FE160E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Barvniseznampoudarek5">
    <w:name w:val="Colorful List Accent 5"/>
    <w:basedOn w:val="Navadnatabela"/>
    <w:uiPriority w:val="72"/>
    <w:semiHidden/>
    <w:unhideWhenUsed/>
    <w:rsid w:val="00FE160E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Barvniseznampoudarek6">
    <w:name w:val="Colorful List Accent 6"/>
    <w:basedOn w:val="Navadnatabela"/>
    <w:uiPriority w:val="72"/>
    <w:rsid w:val="00FE160E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ivobarvna1">
    <w:name w:val="Table Colorful 1"/>
    <w:basedOn w:val="Navadnatabela"/>
    <w:uiPriority w:val="99"/>
    <w:semiHidden/>
    <w:unhideWhenUsed/>
    <w:rsid w:val="00FE160E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ivobarvna2">
    <w:name w:val="Table Colorful 2"/>
    <w:basedOn w:val="Navadnatabela"/>
    <w:uiPriority w:val="99"/>
    <w:semiHidden/>
    <w:unhideWhenUsed/>
    <w:rsid w:val="00FE160E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ivobarvna3">
    <w:name w:val="Table Colorful 3"/>
    <w:basedOn w:val="Navadnatabela"/>
    <w:uiPriority w:val="99"/>
    <w:semiHidden/>
    <w:unhideWhenUsed/>
    <w:rsid w:val="00FE160E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Barvnosenenje">
    <w:name w:val="Colorful Shading"/>
    <w:basedOn w:val="Navadnatabela"/>
    <w:uiPriority w:val="71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1">
    <w:name w:val="Colorful Shading Accent 1"/>
    <w:basedOn w:val="Navadnatabela"/>
    <w:uiPriority w:val="71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2">
    <w:name w:val="Colorful Shading Accent 2"/>
    <w:basedOn w:val="Navadnatabela"/>
    <w:uiPriority w:val="71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3">
    <w:name w:val="Colorful Shading Accent 3"/>
    <w:basedOn w:val="Navadnatabela"/>
    <w:uiPriority w:val="71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Barvnosenenjepoudarek4">
    <w:name w:val="Colorful Shading Accent 4"/>
    <w:basedOn w:val="Navadnatabela"/>
    <w:uiPriority w:val="71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5">
    <w:name w:val="Colorful Shading Accent 5"/>
    <w:basedOn w:val="Navadnatabela"/>
    <w:uiPriority w:val="71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6">
    <w:name w:val="Colorful Shading Accent 6"/>
    <w:basedOn w:val="Navadnatabela"/>
    <w:uiPriority w:val="71"/>
    <w:rsid w:val="00FE160E"/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amrea">
    <w:name w:val="Colorful Grid"/>
    <w:basedOn w:val="Navadnatabela"/>
    <w:uiPriority w:val="73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vnamreapoudarek1">
    <w:name w:val="Colorful Grid Accent 1"/>
    <w:basedOn w:val="Navadnatabela"/>
    <w:uiPriority w:val="73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Barvnamreapoudarek2">
    <w:name w:val="Colorful Grid Accent 2"/>
    <w:basedOn w:val="Navadnatabela"/>
    <w:uiPriority w:val="73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Barvnamreapoudarek3">
    <w:name w:val="Colorful Grid Accent 3"/>
    <w:basedOn w:val="Navadnatabela"/>
    <w:uiPriority w:val="73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Barvnamreapoudarek4">
    <w:name w:val="Colorful Grid Accent 4"/>
    <w:basedOn w:val="Navadnatabela"/>
    <w:uiPriority w:val="73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Barvnamreapoudarek5">
    <w:name w:val="Colorful Grid Accent 5"/>
    <w:basedOn w:val="Navadnatabela"/>
    <w:uiPriority w:val="73"/>
    <w:semiHidden/>
    <w:unhideWhenUsed/>
    <w:rsid w:val="00FE160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Barvnamreapoudarek6">
    <w:name w:val="Colorful Grid Accent 6"/>
    <w:basedOn w:val="Navadnatabela"/>
    <w:uiPriority w:val="73"/>
    <w:rsid w:val="00FE160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Naslovnaslovnika">
    <w:name w:val="envelope address"/>
    <w:basedOn w:val="Navaden"/>
    <w:uiPriority w:val="99"/>
    <w:semiHidden/>
    <w:unhideWhenUsed/>
    <w:rsid w:val="00FE160E"/>
    <w:pPr>
      <w:framePr w:w="7920" w:h="1980" w:hRule="exact" w:hSpace="180" w:wrap="auto" w:hAnchor="page" w:xAlign="center" w:yAlign="bottom"/>
      <w:ind w:left="2880"/>
    </w:pPr>
    <w:rPr>
      <w:rFonts w:ascii="Calibri Light" w:eastAsiaTheme="majorEastAsia" w:hAnsi="Calibri Light" w:cs="Calibri Light"/>
      <w:sz w:val="24"/>
    </w:rPr>
  </w:style>
  <w:style w:type="numbering" w:styleId="lenOdsek">
    <w:name w:val="Outline List 3"/>
    <w:basedOn w:val="Brezseznama"/>
    <w:uiPriority w:val="99"/>
    <w:semiHidden/>
    <w:unhideWhenUsed/>
    <w:rsid w:val="00FE160E"/>
    <w:pPr>
      <w:numPr>
        <w:numId w:val="13"/>
      </w:numPr>
    </w:pPr>
  </w:style>
  <w:style w:type="table" w:styleId="Navadnatabela1">
    <w:name w:val="Plain Table 1"/>
    <w:basedOn w:val="Navadnatabela"/>
    <w:uiPriority w:val="41"/>
    <w:rsid w:val="00FE160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Navadnatabela2">
    <w:name w:val="Plain Table 2"/>
    <w:basedOn w:val="Navadnatabela"/>
    <w:uiPriority w:val="42"/>
    <w:rsid w:val="00FE160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Navadnatabela3">
    <w:name w:val="Plain Table 3"/>
    <w:basedOn w:val="Navadnatabela"/>
    <w:uiPriority w:val="43"/>
    <w:rsid w:val="00FE160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Navadnatabela4">
    <w:name w:val="Plain Table 4"/>
    <w:basedOn w:val="Navadnatabela"/>
    <w:uiPriority w:val="44"/>
    <w:rsid w:val="00FE160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Navadnatabela5">
    <w:name w:val="Plain Table 5"/>
    <w:basedOn w:val="Navadnatabela"/>
    <w:uiPriority w:val="45"/>
    <w:rsid w:val="00FE160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Brezrazmikov">
    <w:name w:val="No Spacing"/>
    <w:uiPriority w:val="1"/>
    <w:qFormat/>
    <w:rsid w:val="00FE160E"/>
    <w:rPr>
      <w:rFonts w:ascii="Calibri" w:hAnsi="Calibri" w:cs="Calibri"/>
    </w:rPr>
  </w:style>
  <w:style w:type="paragraph" w:styleId="Datum">
    <w:name w:val="Date"/>
    <w:basedOn w:val="Navaden"/>
    <w:next w:val="Navaden"/>
    <w:link w:val="DatumZnak"/>
    <w:uiPriority w:val="99"/>
    <w:semiHidden/>
    <w:unhideWhenUsed/>
    <w:rsid w:val="00FE160E"/>
  </w:style>
  <w:style w:type="character" w:customStyle="1" w:styleId="DatumZnak">
    <w:name w:val="Datum Znak"/>
    <w:basedOn w:val="Privzetapisavaodstavka"/>
    <w:link w:val="Datum"/>
    <w:uiPriority w:val="99"/>
    <w:semiHidden/>
    <w:rsid w:val="00FE160E"/>
    <w:rPr>
      <w:rFonts w:ascii="Calibri" w:hAnsi="Calibri" w:cs="Calibri"/>
    </w:rPr>
  </w:style>
  <w:style w:type="paragraph" w:styleId="Navadensplet">
    <w:name w:val="Normal (Web)"/>
    <w:basedOn w:val="Navaden"/>
    <w:uiPriority w:val="99"/>
    <w:unhideWhenUsed/>
    <w:rsid w:val="00FE160E"/>
    <w:rPr>
      <w:rFonts w:ascii="Times New Roman" w:hAnsi="Times New Roman"/>
      <w:sz w:val="24"/>
    </w:rPr>
  </w:style>
  <w:style w:type="character" w:styleId="Pametnahiperpovezava">
    <w:name w:val="Smart Hyperlink"/>
    <w:basedOn w:val="Privzetapisavaodstavka"/>
    <w:uiPriority w:val="99"/>
    <w:semiHidden/>
    <w:unhideWhenUsed/>
    <w:rsid w:val="00FE160E"/>
    <w:rPr>
      <w:rFonts w:ascii="Calibri" w:hAnsi="Calibri" w:cs="Calibri"/>
      <w:u w:val="dotted"/>
    </w:rPr>
  </w:style>
  <w:style w:type="character" w:styleId="Nerazreenaomemba">
    <w:name w:val="Unresolved Mention"/>
    <w:basedOn w:val="Privzetapisavaodstavka"/>
    <w:uiPriority w:val="99"/>
    <w:semiHidden/>
    <w:unhideWhenUsed/>
    <w:rsid w:val="00FE160E"/>
    <w:rPr>
      <w:rFonts w:ascii="Calibri" w:hAnsi="Calibri" w:cs="Calibri"/>
      <w:color w:val="605E5C"/>
      <w:shd w:val="clear" w:color="auto" w:fill="E1DFDD"/>
    </w:rPr>
  </w:style>
  <w:style w:type="paragraph" w:styleId="Telobesedila">
    <w:name w:val="Body Text"/>
    <w:basedOn w:val="Navaden"/>
    <w:link w:val="TelobesedilaZnak"/>
    <w:unhideWhenUsed/>
    <w:rsid w:val="00FE160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E160E"/>
    <w:rPr>
      <w:rFonts w:ascii="Calibri" w:hAnsi="Calibri" w:cs="Calibri"/>
    </w:rPr>
  </w:style>
  <w:style w:type="paragraph" w:styleId="Telobesedila2">
    <w:name w:val="Body Text 2"/>
    <w:basedOn w:val="Navaden"/>
    <w:link w:val="Telobesedila2Znak"/>
    <w:unhideWhenUsed/>
    <w:rsid w:val="00FE160E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160E"/>
    <w:rPr>
      <w:rFonts w:ascii="Calibri" w:hAnsi="Calibri" w:cs="Calibr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FE160E"/>
    <w:pPr>
      <w:spacing w:after="120"/>
      <w:ind w:left="360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FE160E"/>
    <w:rPr>
      <w:rFonts w:ascii="Calibri" w:hAnsi="Calibri" w:cs="Calibri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FE160E"/>
    <w:pPr>
      <w:spacing w:after="120" w:line="480" w:lineRule="auto"/>
      <w:ind w:left="360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FE160E"/>
    <w:rPr>
      <w:rFonts w:ascii="Calibri" w:hAnsi="Calibri" w:cs="Calibri"/>
    </w:rPr>
  </w:style>
  <w:style w:type="paragraph" w:styleId="Telobesedila-prvizamik">
    <w:name w:val="Body Text First Indent"/>
    <w:basedOn w:val="Telobesedila"/>
    <w:link w:val="Telobesedila-prvizamikZnak"/>
    <w:uiPriority w:val="99"/>
    <w:semiHidden/>
    <w:unhideWhenUsed/>
    <w:rsid w:val="00FE160E"/>
    <w:pPr>
      <w:spacing w:after="0"/>
      <w:ind w:firstLine="360"/>
    </w:pPr>
  </w:style>
  <w:style w:type="character" w:customStyle="1" w:styleId="Telobesedila-prvizamikZnak">
    <w:name w:val="Telo besedila - prvi zamik Znak"/>
    <w:basedOn w:val="TelobesedilaZnak"/>
    <w:link w:val="Telobesedila-prvizamik"/>
    <w:uiPriority w:val="99"/>
    <w:semiHidden/>
    <w:rsid w:val="00FE160E"/>
    <w:rPr>
      <w:rFonts w:ascii="Calibri" w:hAnsi="Calibri" w:cs="Calibri"/>
    </w:rPr>
  </w:style>
  <w:style w:type="paragraph" w:styleId="Telobesedila-prvizamik2">
    <w:name w:val="Body Text First Indent 2"/>
    <w:basedOn w:val="Telobesedila-zamik"/>
    <w:link w:val="Telobesedila-prvizamik2Znak"/>
    <w:uiPriority w:val="99"/>
    <w:semiHidden/>
    <w:unhideWhenUsed/>
    <w:rsid w:val="00FE160E"/>
    <w:pPr>
      <w:spacing w:after="0"/>
      <w:ind w:firstLine="360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semiHidden/>
    <w:rsid w:val="00FE160E"/>
    <w:rPr>
      <w:rFonts w:ascii="Calibri" w:hAnsi="Calibri" w:cs="Calibri"/>
    </w:rPr>
  </w:style>
  <w:style w:type="paragraph" w:styleId="Navaden-zamik">
    <w:name w:val="Normal Indent"/>
    <w:basedOn w:val="Navaden"/>
    <w:uiPriority w:val="99"/>
    <w:semiHidden/>
    <w:unhideWhenUsed/>
    <w:rsid w:val="00FE160E"/>
    <w:pPr>
      <w:ind w:left="720"/>
    </w:pPr>
  </w:style>
  <w:style w:type="paragraph" w:styleId="Opomba-naslov">
    <w:name w:val="Note Heading"/>
    <w:basedOn w:val="Navaden"/>
    <w:next w:val="Navaden"/>
    <w:link w:val="Opomba-naslovZnak"/>
    <w:uiPriority w:val="99"/>
    <w:semiHidden/>
    <w:unhideWhenUsed/>
    <w:rsid w:val="00FE160E"/>
  </w:style>
  <w:style w:type="character" w:customStyle="1" w:styleId="Opomba-naslovZnak">
    <w:name w:val="Opomba - naslov Znak"/>
    <w:basedOn w:val="Privzetapisavaodstavka"/>
    <w:link w:val="Opomba-naslov"/>
    <w:uiPriority w:val="99"/>
    <w:semiHidden/>
    <w:rsid w:val="00FE160E"/>
    <w:rPr>
      <w:rFonts w:ascii="Calibri" w:hAnsi="Calibri" w:cs="Calibri"/>
    </w:rPr>
  </w:style>
  <w:style w:type="table" w:styleId="Tabelasodobna">
    <w:name w:val="Table Contemporary"/>
    <w:basedOn w:val="Navadnatabela"/>
    <w:uiPriority w:val="99"/>
    <w:semiHidden/>
    <w:unhideWhenUsed/>
    <w:rsid w:val="00FE160E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Svetelseznam">
    <w:name w:val="Light List"/>
    <w:basedOn w:val="Navadnatabela"/>
    <w:uiPriority w:val="61"/>
    <w:semiHidden/>
    <w:unhideWhenUsed/>
    <w:rsid w:val="00FE160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elseznampoudarek1">
    <w:name w:val="Light List Accent 1"/>
    <w:basedOn w:val="Navadnatabela"/>
    <w:uiPriority w:val="61"/>
    <w:semiHidden/>
    <w:unhideWhenUsed/>
    <w:rsid w:val="00FE160E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Svetelseznampoudarek2">
    <w:name w:val="Light List Accent 2"/>
    <w:basedOn w:val="Navadnatabela"/>
    <w:uiPriority w:val="61"/>
    <w:semiHidden/>
    <w:unhideWhenUsed/>
    <w:rsid w:val="00FE160E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Svetelseznampoudarek3">
    <w:name w:val="Light List Accent 3"/>
    <w:basedOn w:val="Navadnatabela"/>
    <w:uiPriority w:val="61"/>
    <w:semiHidden/>
    <w:unhideWhenUsed/>
    <w:rsid w:val="00FE160E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Svetelseznampoudarek4">
    <w:name w:val="Light List Accent 4"/>
    <w:basedOn w:val="Navadnatabela"/>
    <w:uiPriority w:val="61"/>
    <w:semiHidden/>
    <w:unhideWhenUsed/>
    <w:rsid w:val="00FE160E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Svetelseznampoudarek5">
    <w:name w:val="Light List Accent 5"/>
    <w:basedOn w:val="Navadnatabela"/>
    <w:uiPriority w:val="61"/>
    <w:semiHidden/>
    <w:unhideWhenUsed/>
    <w:rsid w:val="00FE160E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Svetelseznampoudarek6">
    <w:name w:val="Light List Accent 6"/>
    <w:basedOn w:val="Navadnatabela"/>
    <w:uiPriority w:val="61"/>
    <w:semiHidden/>
    <w:unhideWhenUsed/>
    <w:rsid w:val="00FE160E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Svetlosenenje">
    <w:name w:val="Light Shading"/>
    <w:basedOn w:val="Navadnatabela"/>
    <w:uiPriority w:val="60"/>
    <w:semiHidden/>
    <w:unhideWhenUsed/>
    <w:rsid w:val="00FE160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osenenjepoudarek1">
    <w:name w:val="Light Shading Accent 1"/>
    <w:basedOn w:val="Navadnatabela"/>
    <w:uiPriority w:val="60"/>
    <w:semiHidden/>
    <w:unhideWhenUsed/>
    <w:rsid w:val="00FE160E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Svetlosenenjepoudarek2">
    <w:name w:val="Light Shading Accent 2"/>
    <w:basedOn w:val="Navadnatabela"/>
    <w:uiPriority w:val="60"/>
    <w:semiHidden/>
    <w:unhideWhenUsed/>
    <w:rsid w:val="00FE160E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Svetlosenenjepoudarek3">
    <w:name w:val="Light Shading Accent 3"/>
    <w:basedOn w:val="Navadnatabela"/>
    <w:uiPriority w:val="60"/>
    <w:semiHidden/>
    <w:unhideWhenUsed/>
    <w:rsid w:val="00FE160E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Svetlosenenjepoudarek4">
    <w:name w:val="Light Shading Accent 4"/>
    <w:basedOn w:val="Navadnatabela"/>
    <w:uiPriority w:val="60"/>
    <w:semiHidden/>
    <w:unhideWhenUsed/>
    <w:rsid w:val="00FE160E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Svetlosenenjepoudarek5">
    <w:name w:val="Light Shading Accent 5"/>
    <w:basedOn w:val="Navadnatabela"/>
    <w:uiPriority w:val="60"/>
    <w:semiHidden/>
    <w:unhideWhenUsed/>
    <w:rsid w:val="00FE160E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Svetlosenenjepoudarek6">
    <w:name w:val="Light Shading Accent 6"/>
    <w:basedOn w:val="Navadnatabela"/>
    <w:uiPriority w:val="60"/>
    <w:semiHidden/>
    <w:unhideWhenUsed/>
    <w:rsid w:val="00FE160E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Svetlamrea">
    <w:name w:val="Light Grid"/>
    <w:basedOn w:val="Navadnatabela"/>
    <w:uiPriority w:val="62"/>
    <w:semiHidden/>
    <w:unhideWhenUsed/>
    <w:rsid w:val="00FE160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amreapoudarek1">
    <w:name w:val="Light Grid Accent 1"/>
    <w:basedOn w:val="Navadnatabela"/>
    <w:uiPriority w:val="62"/>
    <w:rsid w:val="00FE160E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Svetlamreapoudarek2">
    <w:name w:val="Light Grid Accent 2"/>
    <w:basedOn w:val="Navadnatabela"/>
    <w:uiPriority w:val="62"/>
    <w:semiHidden/>
    <w:unhideWhenUsed/>
    <w:rsid w:val="00FE160E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Svetlamreapoudarek3">
    <w:name w:val="Light Grid Accent 3"/>
    <w:basedOn w:val="Navadnatabela"/>
    <w:uiPriority w:val="62"/>
    <w:semiHidden/>
    <w:unhideWhenUsed/>
    <w:rsid w:val="00FE160E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Svetlamreapoudarek4">
    <w:name w:val="Light Grid Accent 4"/>
    <w:basedOn w:val="Navadnatabela"/>
    <w:uiPriority w:val="62"/>
    <w:semiHidden/>
    <w:unhideWhenUsed/>
    <w:rsid w:val="00FE160E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Svetlamreapoudarek5">
    <w:name w:val="Light Grid Accent 5"/>
    <w:basedOn w:val="Navadnatabela"/>
    <w:uiPriority w:val="62"/>
    <w:semiHidden/>
    <w:unhideWhenUsed/>
    <w:rsid w:val="00FE160E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Svetlamreapoudarek6">
    <w:name w:val="Light Grid Accent 6"/>
    <w:basedOn w:val="Navadnatabela"/>
    <w:uiPriority w:val="62"/>
    <w:semiHidden/>
    <w:unhideWhenUsed/>
    <w:rsid w:val="00FE160E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Temenseznam">
    <w:name w:val="Dark List"/>
    <w:basedOn w:val="Navadnatabela"/>
    <w:uiPriority w:val="70"/>
    <w:semiHidden/>
    <w:unhideWhenUsed/>
    <w:rsid w:val="00FE160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emenseznampoudarek1">
    <w:name w:val="Dark List Accent 1"/>
    <w:basedOn w:val="Navadnatabela"/>
    <w:uiPriority w:val="70"/>
    <w:semiHidden/>
    <w:unhideWhenUsed/>
    <w:rsid w:val="00FE160E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Temenseznampoudarek2">
    <w:name w:val="Dark List Accent 2"/>
    <w:basedOn w:val="Navadnatabela"/>
    <w:uiPriority w:val="70"/>
    <w:semiHidden/>
    <w:unhideWhenUsed/>
    <w:rsid w:val="00FE160E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Temenseznampoudarek3">
    <w:name w:val="Dark List Accent 3"/>
    <w:basedOn w:val="Navadnatabela"/>
    <w:uiPriority w:val="70"/>
    <w:semiHidden/>
    <w:unhideWhenUsed/>
    <w:rsid w:val="00FE160E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Temenseznampoudarek4">
    <w:name w:val="Dark List Accent 4"/>
    <w:basedOn w:val="Navadnatabela"/>
    <w:uiPriority w:val="70"/>
    <w:semiHidden/>
    <w:unhideWhenUsed/>
    <w:rsid w:val="00FE160E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Temenseznampoudarek5">
    <w:name w:val="Dark List Accent 5"/>
    <w:basedOn w:val="Navadnatabela"/>
    <w:uiPriority w:val="70"/>
    <w:semiHidden/>
    <w:unhideWhenUsed/>
    <w:rsid w:val="00FE160E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Temenseznampoudarek6">
    <w:name w:val="Dark List Accent 6"/>
    <w:basedOn w:val="Navadnatabela"/>
    <w:uiPriority w:val="70"/>
    <w:rsid w:val="00FE160E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Tabelasvetelseznam1">
    <w:name w:val="List Table 1 Light"/>
    <w:basedOn w:val="Navadnatabela"/>
    <w:uiPriority w:val="46"/>
    <w:rsid w:val="00FE160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vetelseznam1poudarek1">
    <w:name w:val="List Table 1 Light Accent 1"/>
    <w:basedOn w:val="Navadnatabela"/>
    <w:uiPriority w:val="46"/>
    <w:rsid w:val="00FE160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svetelseznam1poudarek2">
    <w:name w:val="List Table 1 Light Accent 2"/>
    <w:basedOn w:val="Navadnatabela"/>
    <w:uiPriority w:val="46"/>
    <w:rsid w:val="00FE160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asvetelseznam1poudarek3">
    <w:name w:val="List Table 1 Light Accent 3"/>
    <w:basedOn w:val="Navadnatabela"/>
    <w:uiPriority w:val="46"/>
    <w:rsid w:val="00FE160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svetelseznam1poudarek4">
    <w:name w:val="List Table 1 Light Accent 4"/>
    <w:basedOn w:val="Navadnatabela"/>
    <w:uiPriority w:val="46"/>
    <w:rsid w:val="00FE160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svetelseznam1poudarek5">
    <w:name w:val="List Table 1 Light Accent 5"/>
    <w:basedOn w:val="Navadnatabela"/>
    <w:uiPriority w:val="46"/>
    <w:rsid w:val="00FE160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elasvetelseznam1poudarek6">
    <w:name w:val="List Table 1 Light Accent 6"/>
    <w:basedOn w:val="Navadnatabela"/>
    <w:uiPriority w:val="46"/>
    <w:rsid w:val="00FE160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Seznamvtabeli2">
    <w:name w:val="List Table 2"/>
    <w:basedOn w:val="Navadnatabela"/>
    <w:uiPriority w:val="47"/>
    <w:rsid w:val="00FE160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eznam2poudarek1">
    <w:name w:val="List Table 2 Accent 1"/>
    <w:basedOn w:val="Navadnatabela"/>
    <w:uiPriority w:val="47"/>
    <w:rsid w:val="00FE160E"/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svetelseznam2poudarek2">
    <w:name w:val="List Table 2 Accent 2"/>
    <w:basedOn w:val="Navadnatabela"/>
    <w:uiPriority w:val="47"/>
    <w:rsid w:val="00FE160E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aseznam2poudarek3">
    <w:name w:val="List Table 2 Accent 3"/>
    <w:basedOn w:val="Navadnatabela"/>
    <w:uiPriority w:val="47"/>
    <w:rsid w:val="00FE160E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seznam2poudarek4">
    <w:name w:val="List Table 2 Accent 4"/>
    <w:basedOn w:val="Navadnatabela"/>
    <w:uiPriority w:val="47"/>
    <w:rsid w:val="00FE160E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seznam2poudarek5">
    <w:name w:val="List Table 2 Accent 5"/>
    <w:basedOn w:val="Navadnatabela"/>
    <w:uiPriority w:val="47"/>
    <w:rsid w:val="00FE160E"/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elaseznam2poudarek6">
    <w:name w:val="List Table 2 Accent 6"/>
    <w:basedOn w:val="Navadnatabela"/>
    <w:uiPriority w:val="47"/>
    <w:rsid w:val="00FE160E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Seznamvtabeli3">
    <w:name w:val="List Table 3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elaseznam3poudarek1">
    <w:name w:val="List Table 3 Accent 1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Tabelasvetelseznam3poudarek2">
    <w:name w:val="List Table 3 Accent 2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Seznamvtabeli3poudarek3">
    <w:name w:val="List Table 3 Accent 3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Tabelaseznam3poudarek4">
    <w:name w:val="List Table 3 Accent 4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Tabelaseznam3poudarek5">
    <w:name w:val="List Table 3 Accent 5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Tabelaseznam3poudarek6">
    <w:name w:val="List Table 3 Accent 6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Seznamvtabeli4">
    <w:name w:val="List Table 4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eznam4poudarek1">
    <w:name w:val="List Table 4 Accent 1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seznam4poudarek2">
    <w:name w:val="List Table 4 Accent 2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Seznamvtabeli4poudarek3">
    <w:name w:val="List Table 4 Accent 3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seznam4poudarek4">
    <w:name w:val="List Table 4 Accent 4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seznam4poudarek5">
    <w:name w:val="List Table 4 Accent 5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elaseznam4poudarek6">
    <w:name w:val="List Table 4 Accent 6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temenseznam5">
    <w:name w:val="List Table 5 Dark"/>
    <w:basedOn w:val="Navadnatabela"/>
    <w:uiPriority w:val="50"/>
    <w:rsid w:val="00FE160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temenseznam5poudarek1">
    <w:name w:val="List Table 5 Dark Accent 1"/>
    <w:basedOn w:val="Navadnatabela"/>
    <w:uiPriority w:val="50"/>
    <w:rsid w:val="00FE160E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temenseznam5poudarek2">
    <w:name w:val="List Table 5 Dark Accent 2"/>
    <w:basedOn w:val="Navadnatabela"/>
    <w:uiPriority w:val="50"/>
    <w:rsid w:val="00FE160E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temenseznam5poudarek3">
    <w:name w:val="List Table 5 Dark Accent 3"/>
    <w:basedOn w:val="Navadnatabela"/>
    <w:uiPriority w:val="50"/>
    <w:rsid w:val="00FE160E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temenseznam5poudarek4">
    <w:name w:val="List Table 5 Dark Accent 4"/>
    <w:basedOn w:val="Navadnatabela"/>
    <w:uiPriority w:val="50"/>
    <w:rsid w:val="00FE160E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temenseznam5poudarek5">
    <w:name w:val="List Table 5 Dark Accent 5"/>
    <w:basedOn w:val="Navadnatabela"/>
    <w:uiPriority w:val="50"/>
    <w:rsid w:val="00FE160E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temenseznam5poudarek6">
    <w:name w:val="List Table 5 Dark Accent 6"/>
    <w:basedOn w:val="Navadnatabela"/>
    <w:uiPriority w:val="50"/>
    <w:rsid w:val="00FE160E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barvniseznam6">
    <w:name w:val="List Table 6 Colorful"/>
    <w:basedOn w:val="Navadnatabela"/>
    <w:uiPriority w:val="51"/>
    <w:rsid w:val="00FE160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barvniseznam6poudarek1">
    <w:name w:val="List Table 6 Colorful Accent 1"/>
    <w:basedOn w:val="Navadnatabela"/>
    <w:uiPriority w:val="51"/>
    <w:rsid w:val="00FE160E"/>
    <w:rPr>
      <w:color w:val="2E74B5" w:themeColor="accent1" w:themeShade="BF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barvniseznam6poudarek2">
    <w:name w:val="List Table 6 Colorful Accent 2"/>
    <w:basedOn w:val="Navadnatabela"/>
    <w:uiPriority w:val="51"/>
    <w:rsid w:val="00FE160E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abarvniseznam6poudarek3">
    <w:name w:val="List Table 6 Colorful Accent 3"/>
    <w:basedOn w:val="Navadnatabela"/>
    <w:uiPriority w:val="51"/>
    <w:rsid w:val="00FE160E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barvniseznam6poudarek4">
    <w:name w:val="List Table 6 Colorful Accent 4"/>
    <w:basedOn w:val="Navadnatabela"/>
    <w:uiPriority w:val="51"/>
    <w:rsid w:val="00FE160E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barvniseznam6poudarek5">
    <w:name w:val="List Table 6 Colorful Accent 5"/>
    <w:basedOn w:val="Navadnatabela"/>
    <w:uiPriority w:val="51"/>
    <w:rsid w:val="00FE160E"/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elabarvniseznam6poudarek6">
    <w:name w:val="List Table 6 Colorful Accent 6"/>
    <w:basedOn w:val="Navadnatabela"/>
    <w:uiPriority w:val="51"/>
    <w:rsid w:val="00FE160E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barvniseznam7">
    <w:name w:val="List Table 7 Colorful"/>
    <w:basedOn w:val="Navadnatabela"/>
    <w:uiPriority w:val="52"/>
    <w:rsid w:val="00FE160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barvniseznam7poudarek1">
    <w:name w:val="List Table 7 Colorful Accent 1"/>
    <w:basedOn w:val="Navadnatabela"/>
    <w:uiPriority w:val="52"/>
    <w:rsid w:val="00FE160E"/>
    <w:rPr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barvniseznam7poudarek2">
    <w:name w:val="List Table 7 Colorful Accent 2"/>
    <w:basedOn w:val="Navadnatabela"/>
    <w:uiPriority w:val="52"/>
    <w:rsid w:val="00FE160E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barvniseznam7poudarek3">
    <w:name w:val="List Table 7 Colorful Accent 3"/>
    <w:basedOn w:val="Navadnatabela"/>
    <w:uiPriority w:val="52"/>
    <w:rsid w:val="00FE160E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barvniseznam7poudarek4">
    <w:name w:val="List Table 7 Colorful Accent 4"/>
    <w:basedOn w:val="Navadnatabela"/>
    <w:uiPriority w:val="52"/>
    <w:rsid w:val="00FE160E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barvniseznam7poudarek5">
    <w:name w:val="List Table 7 Colorful Accent 5"/>
    <w:basedOn w:val="Navadnatabela"/>
    <w:uiPriority w:val="52"/>
    <w:rsid w:val="00FE160E"/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barvniseznam7poudarek6">
    <w:name w:val="List Table 7 Colorful Accent 6"/>
    <w:basedOn w:val="Navadnatabela"/>
    <w:uiPriority w:val="52"/>
    <w:rsid w:val="00FE160E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E-potnipodpis">
    <w:name w:val="E-mail Signature"/>
    <w:basedOn w:val="Navaden"/>
    <w:link w:val="E-potnipodpisZnak"/>
    <w:uiPriority w:val="99"/>
    <w:semiHidden/>
    <w:unhideWhenUsed/>
    <w:rsid w:val="00FE160E"/>
  </w:style>
  <w:style w:type="character" w:customStyle="1" w:styleId="E-potnipodpisZnak">
    <w:name w:val="E-poštni podpis Znak"/>
    <w:basedOn w:val="Privzetapisavaodstavka"/>
    <w:link w:val="E-potnipodpis"/>
    <w:uiPriority w:val="99"/>
    <w:semiHidden/>
    <w:rsid w:val="00FE160E"/>
    <w:rPr>
      <w:rFonts w:ascii="Calibri" w:hAnsi="Calibri" w:cs="Calibri"/>
    </w:rPr>
  </w:style>
  <w:style w:type="paragraph" w:styleId="Uvodnipozdrav">
    <w:name w:val="Salutation"/>
    <w:basedOn w:val="Navaden"/>
    <w:next w:val="Navaden"/>
    <w:link w:val="UvodnipozdravZnak"/>
    <w:uiPriority w:val="99"/>
    <w:semiHidden/>
    <w:unhideWhenUsed/>
    <w:rsid w:val="00FE160E"/>
  </w:style>
  <w:style w:type="character" w:customStyle="1" w:styleId="UvodnipozdravZnak">
    <w:name w:val="Uvodni pozdrav Znak"/>
    <w:basedOn w:val="Privzetapisavaodstavka"/>
    <w:link w:val="Uvodnipozdrav"/>
    <w:uiPriority w:val="99"/>
    <w:semiHidden/>
    <w:rsid w:val="00FE160E"/>
    <w:rPr>
      <w:rFonts w:ascii="Calibri" w:hAnsi="Calibri" w:cs="Calibri"/>
    </w:rPr>
  </w:style>
  <w:style w:type="table" w:styleId="Tabelastolpci1">
    <w:name w:val="Table Columns 1"/>
    <w:basedOn w:val="Navadnatabela"/>
    <w:uiPriority w:val="99"/>
    <w:semiHidden/>
    <w:unhideWhenUsed/>
    <w:rsid w:val="00FE160E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tolpci2">
    <w:name w:val="Table Columns 2"/>
    <w:basedOn w:val="Navadnatabela"/>
    <w:uiPriority w:val="99"/>
    <w:semiHidden/>
    <w:unhideWhenUsed/>
    <w:rsid w:val="00FE160E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tolpci3">
    <w:name w:val="Table Columns 3"/>
    <w:basedOn w:val="Navadnatabela"/>
    <w:uiPriority w:val="99"/>
    <w:semiHidden/>
    <w:unhideWhenUsed/>
    <w:rsid w:val="00FE160E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tolpci4">
    <w:name w:val="Table Columns 4"/>
    <w:basedOn w:val="Navadnatabela"/>
    <w:uiPriority w:val="99"/>
    <w:semiHidden/>
    <w:unhideWhenUsed/>
    <w:rsid w:val="00FE160E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stolpci5">
    <w:name w:val="Table Columns 5"/>
    <w:basedOn w:val="Navadnatabela"/>
    <w:uiPriority w:val="99"/>
    <w:semiHidden/>
    <w:unhideWhenUsed/>
    <w:rsid w:val="00FE160E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styleId="Podpis">
    <w:name w:val="Signature"/>
    <w:basedOn w:val="Navaden"/>
    <w:link w:val="PodpisZnak"/>
    <w:uiPriority w:val="99"/>
    <w:semiHidden/>
    <w:unhideWhenUsed/>
    <w:rsid w:val="00FE160E"/>
    <w:pPr>
      <w:ind w:left="4320"/>
    </w:pPr>
  </w:style>
  <w:style w:type="character" w:customStyle="1" w:styleId="PodpisZnak">
    <w:name w:val="Podpis Znak"/>
    <w:basedOn w:val="Privzetapisavaodstavka"/>
    <w:link w:val="Podpis"/>
    <w:uiPriority w:val="99"/>
    <w:semiHidden/>
    <w:rsid w:val="00FE160E"/>
    <w:rPr>
      <w:rFonts w:ascii="Calibri" w:hAnsi="Calibri" w:cs="Calibri"/>
    </w:rPr>
  </w:style>
  <w:style w:type="table" w:styleId="Tabelapreprosta1">
    <w:name w:val="Table Simple 1"/>
    <w:basedOn w:val="Navadnatabela"/>
    <w:uiPriority w:val="99"/>
    <w:semiHidden/>
    <w:unhideWhenUsed/>
    <w:rsid w:val="00FE160E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apreprosta2">
    <w:name w:val="Table Simple 2"/>
    <w:basedOn w:val="Navadnatabela"/>
    <w:uiPriority w:val="99"/>
    <w:semiHidden/>
    <w:unhideWhenUsed/>
    <w:rsid w:val="00FE160E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preprosta3">
    <w:name w:val="Table Simple 3"/>
    <w:basedOn w:val="Navadnatabela"/>
    <w:uiPriority w:val="99"/>
    <w:semiHidden/>
    <w:unhideWhenUsed/>
    <w:rsid w:val="00FE160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nena1">
    <w:name w:val="Table Subtle 1"/>
    <w:basedOn w:val="Navadnatabela"/>
    <w:uiPriority w:val="99"/>
    <w:semiHidden/>
    <w:unhideWhenUsed/>
    <w:rsid w:val="00FE160E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nena2">
    <w:name w:val="Table Subtle 2"/>
    <w:basedOn w:val="Navadnatabela"/>
    <w:uiPriority w:val="99"/>
    <w:rsid w:val="00FE160E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varnokazalo1">
    <w:name w:val="index 1"/>
    <w:basedOn w:val="Navaden"/>
    <w:next w:val="Navaden"/>
    <w:autoRedefine/>
    <w:uiPriority w:val="99"/>
    <w:semiHidden/>
    <w:unhideWhenUsed/>
    <w:rsid w:val="00FE160E"/>
    <w:pPr>
      <w:ind w:left="220" w:hanging="220"/>
    </w:pPr>
  </w:style>
  <w:style w:type="paragraph" w:styleId="Stvarnokazalo2">
    <w:name w:val="index 2"/>
    <w:basedOn w:val="Navaden"/>
    <w:next w:val="Navaden"/>
    <w:autoRedefine/>
    <w:uiPriority w:val="99"/>
    <w:semiHidden/>
    <w:unhideWhenUsed/>
    <w:rsid w:val="00FE160E"/>
    <w:pPr>
      <w:ind w:left="440" w:hanging="220"/>
    </w:pPr>
  </w:style>
  <w:style w:type="paragraph" w:styleId="Stvarnokazalo3">
    <w:name w:val="index 3"/>
    <w:basedOn w:val="Navaden"/>
    <w:next w:val="Navaden"/>
    <w:autoRedefine/>
    <w:uiPriority w:val="99"/>
    <w:semiHidden/>
    <w:unhideWhenUsed/>
    <w:rsid w:val="00FE160E"/>
    <w:pPr>
      <w:ind w:left="660" w:hanging="220"/>
    </w:pPr>
  </w:style>
  <w:style w:type="paragraph" w:styleId="Stvarnokazalo4">
    <w:name w:val="index 4"/>
    <w:basedOn w:val="Navaden"/>
    <w:next w:val="Navaden"/>
    <w:autoRedefine/>
    <w:uiPriority w:val="99"/>
    <w:semiHidden/>
    <w:unhideWhenUsed/>
    <w:rsid w:val="00FE160E"/>
    <w:pPr>
      <w:ind w:left="880" w:hanging="220"/>
    </w:pPr>
  </w:style>
  <w:style w:type="paragraph" w:styleId="Stvarnokazalo5">
    <w:name w:val="index 5"/>
    <w:basedOn w:val="Navaden"/>
    <w:next w:val="Navaden"/>
    <w:autoRedefine/>
    <w:uiPriority w:val="99"/>
    <w:semiHidden/>
    <w:unhideWhenUsed/>
    <w:rsid w:val="00FE160E"/>
    <w:pPr>
      <w:ind w:left="1100" w:hanging="220"/>
    </w:pPr>
  </w:style>
  <w:style w:type="paragraph" w:styleId="Stvarnokazalo6">
    <w:name w:val="index 6"/>
    <w:basedOn w:val="Navaden"/>
    <w:next w:val="Navaden"/>
    <w:autoRedefine/>
    <w:uiPriority w:val="99"/>
    <w:semiHidden/>
    <w:unhideWhenUsed/>
    <w:rsid w:val="00FE160E"/>
    <w:pPr>
      <w:ind w:left="1320" w:hanging="220"/>
    </w:pPr>
  </w:style>
  <w:style w:type="paragraph" w:styleId="Stvarnokazalo7">
    <w:name w:val="index 7"/>
    <w:basedOn w:val="Navaden"/>
    <w:next w:val="Navaden"/>
    <w:autoRedefine/>
    <w:uiPriority w:val="99"/>
    <w:semiHidden/>
    <w:unhideWhenUsed/>
    <w:rsid w:val="00FE160E"/>
    <w:pPr>
      <w:ind w:left="1540" w:hanging="220"/>
    </w:pPr>
  </w:style>
  <w:style w:type="paragraph" w:styleId="Stvarnokazalo8">
    <w:name w:val="index 8"/>
    <w:basedOn w:val="Navaden"/>
    <w:next w:val="Navaden"/>
    <w:autoRedefine/>
    <w:uiPriority w:val="99"/>
    <w:semiHidden/>
    <w:unhideWhenUsed/>
    <w:rsid w:val="00FE160E"/>
    <w:pPr>
      <w:ind w:left="1760" w:hanging="220"/>
    </w:pPr>
  </w:style>
  <w:style w:type="paragraph" w:styleId="Stvarnokazalo9">
    <w:name w:val="index 9"/>
    <w:basedOn w:val="Navaden"/>
    <w:next w:val="Navaden"/>
    <w:autoRedefine/>
    <w:uiPriority w:val="99"/>
    <w:semiHidden/>
    <w:unhideWhenUsed/>
    <w:rsid w:val="00FE160E"/>
    <w:pPr>
      <w:ind w:left="1980" w:hanging="220"/>
    </w:pPr>
  </w:style>
  <w:style w:type="paragraph" w:styleId="Stvarnokazalo-naslov">
    <w:name w:val="index heading"/>
    <w:basedOn w:val="Navaden"/>
    <w:next w:val="Stvarnokazalo1"/>
    <w:uiPriority w:val="99"/>
    <w:semiHidden/>
    <w:unhideWhenUsed/>
    <w:rsid w:val="00FE160E"/>
    <w:rPr>
      <w:rFonts w:ascii="Calibri Light" w:eastAsiaTheme="majorEastAsia" w:hAnsi="Calibri Light" w:cs="Calibri Light"/>
      <w:b/>
      <w:bCs/>
    </w:rPr>
  </w:style>
  <w:style w:type="paragraph" w:styleId="Zakljunipozdrav">
    <w:name w:val="Closing"/>
    <w:basedOn w:val="Navaden"/>
    <w:link w:val="ZakljunipozdravZnak"/>
    <w:uiPriority w:val="99"/>
    <w:semiHidden/>
    <w:unhideWhenUsed/>
    <w:rsid w:val="00FE160E"/>
    <w:pPr>
      <w:ind w:left="4320"/>
    </w:pPr>
  </w:style>
  <w:style w:type="character" w:customStyle="1" w:styleId="ZakljunipozdravZnak">
    <w:name w:val="Zaključni pozdrav Znak"/>
    <w:basedOn w:val="Privzetapisavaodstavka"/>
    <w:link w:val="Zakljunipozdrav"/>
    <w:uiPriority w:val="99"/>
    <w:semiHidden/>
    <w:rsid w:val="00FE160E"/>
    <w:rPr>
      <w:rFonts w:ascii="Calibri" w:hAnsi="Calibri" w:cs="Calibri"/>
    </w:rPr>
  </w:style>
  <w:style w:type="table" w:styleId="Tabelamrea">
    <w:name w:val="Table Grid"/>
    <w:basedOn w:val="Navadnatabela"/>
    <w:uiPriority w:val="39"/>
    <w:rsid w:val="00FE16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1">
    <w:name w:val="Table Grid 1"/>
    <w:basedOn w:val="Navadnatabela"/>
    <w:uiPriority w:val="99"/>
    <w:semiHidden/>
    <w:unhideWhenUsed/>
    <w:rsid w:val="00FE160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mrea2">
    <w:name w:val="Table Grid 2"/>
    <w:basedOn w:val="Navadnatabela"/>
    <w:uiPriority w:val="99"/>
    <w:semiHidden/>
    <w:unhideWhenUsed/>
    <w:rsid w:val="00FE160E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mrea3">
    <w:name w:val="Table Grid 3"/>
    <w:basedOn w:val="Navadnatabela"/>
    <w:uiPriority w:val="99"/>
    <w:semiHidden/>
    <w:unhideWhenUsed/>
    <w:rsid w:val="00FE160E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mrea4">
    <w:name w:val="Table Grid 4"/>
    <w:basedOn w:val="Navadnatabela"/>
    <w:uiPriority w:val="99"/>
    <w:semiHidden/>
    <w:unhideWhenUsed/>
    <w:rsid w:val="00FE160E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mrea5">
    <w:name w:val="Table Grid 5"/>
    <w:basedOn w:val="Navadnatabela"/>
    <w:uiPriority w:val="99"/>
    <w:semiHidden/>
    <w:unhideWhenUsed/>
    <w:rsid w:val="00FE160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mrea6">
    <w:name w:val="Table Grid 6"/>
    <w:basedOn w:val="Navadnatabela"/>
    <w:uiPriority w:val="99"/>
    <w:semiHidden/>
    <w:unhideWhenUsed/>
    <w:rsid w:val="00FE160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mrea7">
    <w:name w:val="Table Grid 7"/>
    <w:basedOn w:val="Navadnatabela"/>
    <w:uiPriority w:val="99"/>
    <w:semiHidden/>
    <w:unhideWhenUsed/>
    <w:rsid w:val="00FE160E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mrea8">
    <w:name w:val="Table Grid 8"/>
    <w:basedOn w:val="Navadnatabela"/>
    <w:uiPriority w:val="99"/>
    <w:semiHidden/>
    <w:unhideWhenUsed/>
    <w:rsid w:val="00FE160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vetlamrea">
    <w:name w:val="Grid Table Light"/>
    <w:basedOn w:val="Navadnatabela"/>
    <w:uiPriority w:val="40"/>
    <w:rsid w:val="00FE160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svetlamrea1">
    <w:name w:val="Grid Table 1 Light"/>
    <w:basedOn w:val="Navadnatabela"/>
    <w:uiPriority w:val="46"/>
    <w:rsid w:val="00FE160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1poudarek1">
    <w:name w:val="Grid Table 1 Light Accent 1"/>
    <w:basedOn w:val="Navadnatabela"/>
    <w:uiPriority w:val="46"/>
    <w:rsid w:val="00FE160E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-svetlamrea1poudarek2">
    <w:name w:val="Grid Table 1 Light Accent 2"/>
    <w:basedOn w:val="Navadnatabela"/>
    <w:uiPriority w:val="46"/>
    <w:rsid w:val="00FE160E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1poudarek3">
    <w:name w:val="Grid Table 1 Light Accent 3"/>
    <w:basedOn w:val="Navadnatabela"/>
    <w:uiPriority w:val="46"/>
    <w:rsid w:val="00FE160E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1poudarek4">
    <w:name w:val="Grid Table 1 Light Accent 4"/>
    <w:basedOn w:val="Navadnatabela"/>
    <w:uiPriority w:val="46"/>
    <w:rsid w:val="00FE160E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1poudarek5">
    <w:name w:val="Grid Table 1 Light Accent 5"/>
    <w:basedOn w:val="Navadnatabela"/>
    <w:uiPriority w:val="46"/>
    <w:rsid w:val="00FE160E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1poudarek6">
    <w:name w:val="Grid Table 1 Light Accent 6"/>
    <w:basedOn w:val="Navadnatabela"/>
    <w:uiPriority w:val="46"/>
    <w:rsid w:val="00FE160E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reatabele2">
    <w:name w:val="Grid Table 2"/>
    <w:basedOn w:val="Navadnatabela"/>
    <w:uiPriority w:val="47"/>
    <w:rsid w:val="00FE160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vetlamrea2poudarek1">
    <w:name w:val="Grid Table 2 Accent 1"/>
    <w:basedOn w:val="Navadnatabela"/>
    <w:uiPriority w:val="47"/>
    <w:rsid w:val="00FE160E"/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mrea2poudarek2">
    <w:name w:val="Grid Table 2 Accent 2"/>
    <w:basedOn w:val="Navadnatabela"/>
    <w:uiPriority w:val="47"/>
    <w:rsid w:val="00FE160E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amrea2poudarek3">
    <w:name w:val="Grid Table 2 Accent 3"/>
    <w:basedOn w:val="Navadnatabela"/>
    <w:uiPriority w:val="47"/>
    <w:rsid w:val="00FE160E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mrea2poudarek4">
    <w:name w:val="Grid Table 2 Accent 4"/>
    <w:basedOn w:val="Navadnatabela"/>
    <w:uiPriority w:val="47"/>
    <w:rsid w:val="00FE160E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mrea2poudarek5">
    <w:name w:val="Grid Table 2 Accent 5"/>
    <w:basedOn w:val="Navadnatabela"/>
    <w:uiPriority w:val="47"/>
    <w:rsid w:val="00FE160E"/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elamrea2poudarek6">
    <w:name w:val="Grid Table 2 Accent 6"/>
    <w:basedOn w:val="Navadnatabela"/>
    <w:uiPriority w:val="47"/>
    <w:rsid w:val="00FE160E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Mreatabele3">
    <w:name w:val="Grid Table 3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elamrea3poudarek1">
    <w:name w:val="Grid Table 3 Accent 1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Tabelamrea3poudarek2">
    <w:name w:val="Grid Table 3 Accent 2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Tabelamrea3poudarek3">
    <w:name w:val="Grid Table 3 Accent 3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Tabelamrea3poudarek4">
    <w:name w:val="Grid Table 3 Accent 4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Tabelamrea3poudarek5">
    <w:name w:val="Grid Table 3 Accent 5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Tabelamrea3poudarek6">
    <w:name w:val="Grid Table 3 Accent 6"/>
    <w:basedOn w:val="Navadnatabela"/>
    <w:uiPriority w:val="48"/>
    <w:rsid w:val="00FE160E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Mreatabele4">
    <w:name w:val="Grid Table 4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mrea4poudarek1">
    <w:name w:val="Grid Table 4 Accent 1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mrea4poudarek2">
    <w:name w:val="Grid Table 4 Accent 2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amrea4poudarek3">
    <w:name w:val="Grid Table 4 Accent 3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mrea4poudarek4">
    <w:name w:val="Grid Table 4 Accent 4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mrea4poudarek5">
    <w:name w:val="Grid Table 4 Accent 5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elamrea4poudarek6">
    <w:name w:val="Grid Table 4 Accent 6"/>
    <w:basedOn w:val="Navadnatabela"/>
    <w:uiPriority w:val="49"/>
    <w:rsid w:val="00FE160E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temnamrea5">
    <w:name w:val="Grid Table 5 Dark"/>
    <w:basedOn w:val="Navadnatabela"/>
    <w:uiPriority w:val="50"/>
    <w:rsid w:val="00FE160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elatemnamrea5poudarek1">
    <w:name w:val="Grid Table 5 Dark Accent 1"/>
    <w:basedOn w:val="Navadnatabela"/>
    <w:uiPriority w:val="50"/>
    <w:rsid w:val="00FE160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Tabelatemnamrea5poudarek2">
    <w:name w:val="Grid Table 5 Dark Accent 2"/>
    <w:basedOn w:val="Navadnatabela"/>
    <w:uiPriority w:val="50"/>
    <w:rsid w:val="00FE160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Tabelatemnamrea5poudarek3">
    <w:name w:val="Grid Table 5 Dark Accent 3"/>
    <w:basedOn w:val="Navadnatabela"/>
    <w:uiPriority w:val="50"/>
    <w:rsid w:val="00FE160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atemnamrea5poudarek4">
    <w:name w:val="Grid Table 5 Dark Accent 4"/>
    <w:basedOn w:val="Navadnatabela"/>
    <w:uiPriority w:val="50"/>
    <w:rsid w:val="00FE160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Tabelatemnamrea5poudarek5">
    <w:name w:val="Grid Table 5 Dark Accent 5"/>
    <w:basedOn w:val="Navadnatabela"/>
    <w:uiPriority w:val="50"/>
    <w:rsid w:val="00FE160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Tabelatemnamrea5poudarek6">
    <w:name w:val="Grid Table 5 Dark Accent 6"/>
    <w:basedOn w:val="Navadnatabela"/>
    <w:uiPriority w:val="50"/>
    <w:rsid w:val="00FE160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Tabelabarvnamrea6">
    <w:name w:val="Grid Table 6 Colorful"/>
    <w:basedOn w:val="Navadnatabela"/>
    <w:uiPriority w:val="51"/>
    <w:rsid w:val="00FE160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barvnamrea6poudarek1">
    <w:name w:val="Grid Table 6 Colorful Accent 1"/>
    <w:basedOn w:val="Navadnatabela"/>
    <w:uiPriority w:val="51"/>
    <w:rsid w:val="00FE160E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elabarvnamrea6poudarek2">
    <w:name w:val="Grid Table 6 Colorful Accent 2"/>
    <w:basedOn w:val="Navadnatabela"/>
    <w:uiPriority w:val="51"/>
    <w:rsid w:val="00FE160E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abarvnamrea6poudarek3">
    <w:name w:val="Grid Table 6 Colorful Accent 3"/>
    <w:basedOn w:val="Navadnatabela"/>
    <w:uiPriority w:val="51"/>
    <w:rsid w:val="00FE160E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barvnamrea6poudarek4">
    <w:name w:val="Grid Table 6 Colorful Accent 4"/>
    <w:basedOn w:val="Navadnatabela"/>
    <w:uiPriority w:val="51"/>
    <w:rsid w:val="00FE160E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barvnamrea6poudarek5">
    <w:name w:val="Grid Table 6 Colorful Accent 5"/>
    <w:basedOn w:val="Navadnatabela"/>
    <w:uiPriority w:val="51"/>
    <w:rsid w:val="00FE160E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elabarvnamrea6poudarek6">
    <w:name w:val="Grid Table 6 Colorful Accent 6"/>
    <w:basedOn w:val="Navadnatabela"/>
    <w:uiPriority w:val="51"/>
    <w:rsid w:val="00FE160E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barvnamrea7">
    <w:name w:val="Grid Table 7 Colorful"/>
    <w:basedOn w:val="Navadnatabela"/>
    <w:uiPriority w:val="52"/>
    <w:rsid w:val="00FE160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elabarvnamrea7poudarek1">
    <w:name w:val="Grid Table 7 Colorful Accent 1"/>
    <w:basedOn w:val="Navadnatabela"/>
    <w:uiPriority w:val="52"/>
    <w:rsid w:val="00FE160E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Tabelabarvnamrea7poudarek2">
    <w:name w:val="Grid Table 7 Colorful Accent 2"/>
    <w:basedOn w:val="Navadnatabela"/>
    <w:uiPriority w:val="52"/>
    <w:rsid w:val="00FE160E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Tabelabarvnamrea7poudarek3">
    <w:name w:val="Grid Table 7 Colorful Accent 3"/>
    <w:basedOn w:val="Navadnatabela"/>
    <w:uiPriority w:val="52"/>
    <w:rsid w:val="00FE160E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Tabelabarvnamrea7poudarek4">
    <w:name w:val="Grid Table 7 Colorful Accent 4"/>
    <w:basedOn w:val="Navadnatabela"/>
    <w:uiPriority w:val="52"/>
    <w:rsid w:val="00FE160E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Tabelabarvnamrea7poudarek5">
    <w:name w:val="Grid Table 7 Colorful Accent 5"/>
    <w:basedOn w:val="Navadnatabela"/>
    <w:uiPriority w:val="52"/>
    <w:rsid w:val="00FE160E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Tabelabarvnamrea7poudarek6">
    <w:name w:val="Grid Table 7 Colorful Accent 6"/>
    <w:basedOn w:val="Navadnatabela"/>
    <w:uiPriority w:val="52"/>
    <w:rsid w:val="00FE160E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Tabelaspletna1">
    <w:name w:val="Table Web 1"/>
    <w:basedOn w:val="Navadnatabela"/>
    <w:uiPriority w:val="99"/>
    <w:semiHidden/>
    <w:unhideWhenUsed/>
    <w:rsid w:val="00FE160E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pletna2">
    <w:name w:val="Table Web 2"/>
    <w:basedOn w:val="Navadnatabela"/>
    <w:uiPriority w:val="99"/>
    <w:semiHidden/>
    <w:unhideWhenUsed/>
    <w:rsid w:val="00FE160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pletna3">
    <w:name w:val="Table Web 3"/>
    <w:basedOn w:val="Navadnatabela"/>
    <w:uiPriority w:val="99"/>
    <w:rsid w:val="00FE160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protnaopomba-sklic">
    <w:name w:val="footnote reference"/>
    <w:aliases w:val="Footnote symbol,Footnote,Fussnota"/>
    <w:basedOn w:val="Privzetapisavaodstavka"/>
    <w:uiPriority w:val="99"/>
    <w:unhideWhenUsed/>
    <w:rsid w:val="00FE160E"/>
    <w:rPr>
      <w:rFonts w:ascii="Calibri" w:hAnsi="Calibri" w:cs="Calibri"/>
      <w:vertAlign w:val="superscript"/>
    </w:rPr>
  </w:style>
  <w:style w:type="character" w:styleId="tevilkavrstice">
    <w:name w:val="line number"/>
    <w:basedOn w:val="Privzetapisavaodstavka"/>
    <w:uiPriority w:val="99"/>
    <w:semiHidden/>
    <w:unhideWhenUsed/>
    <w:rsid w:val="00FE160E"/>
    <w:rPr>
      <w:rFonts w:ascii="Calibri" w:hAnsi="Calibri" w:cs="Calibri"/>
    </w:rPr>
  </w:style>
  <w:style w:type="table" w:styleId="Tabela3-Duinki1">
    <w:name w:val="Table 3D effects 1"/>
    <w:basedOn w:val="Navadnatabela"/>
    <w:uiPriority w:val="99"/>
    <w:semiHidden/>
    <w:unhideWhenUsed/>
    <w:rsid w:val="00FE160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3-Duinki2">
    <w:name w:val="Table 3D effects 2"/>
    <w:basedOn w:val="Navadnatabela"/>
    <w:uiPriority w:val="99"/>
    <w:semiHidden/>
    <w:unhideWhenUsed/>
    <w:rsid w:val="00FE160E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3-Duinki3">
    <w:name w:val="Table 3D effects 3"/>
    <w:basedOn w:val="Navadnatabela"/>
    <w:uiPriority w:val="99"/>
    <w:semiHidden/>
    <w:unhideWhenUsed/>
    <w:rsid w:val="00FE160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tema">
    <w:name w:val="Table Theme"/>
    <w:basedOn w:val="Navadnatabela"/>
    <w:uiPriority w:val="99"/>
    <w:semiHidden/>
    <w:unhideWhenUsed/>
    <w:rsid w:val="00FE16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unhideWhenUsed/>
    <w:rsid w:val="00FE160E"/>
    <w:rPr>
      <w:rFonts w:ascii="Calibri" w:hAnsi="Calibri" w:cs="Calibri"/>
    </w:rPr>
  </w:style>
  <w:style w:type="paragraph" w:customStyle="1" w:styleId="Volume">
    <w:name w:val="Volume"/>
    <w:aliases w:val="N1"/>
    <w:basedOn w:val="Naslov1"/>
    <w:rsid w:val="00CC143F"/>
    <w:pPr>
      <w:keepLines w:val="0"/>
      <w:numPr>
        <w:numId w:val="14"/>
      </w:numPr>
      <w:spacing w:before="0"/>
      <w:jc w:val="both"/>
    </w:pPr>
    <w:rPr>
      <w:rFonts w:ascii="Arial" w:eastAsia="Times New Roman" w:hAnsi="Arial" w:cs="Times New Roman"/>
      <w:b/>
      <w:snapToGrid w:val="0"/>
      <w:color w:val="0000FF"/>
      <w:sz w:val="22"/>
      <w:szCs w:val="20"/>
    </w:rPr>
  </w:style>
  <w:style w:type="character" w:customStyle="1" w:styleId="OdstavekseznamaZnak">
    <w:name w:val="Odstavek seznama Znak"/>
    <w:aliases w:val="Literatura - znanstveno Znak,UEDAŞ Bullet Znak,abc siralı Znak,Odstavek seznama_IP Znak,Seznam_IP_1 Znak,ListParagraph Znak"/>
    <w:link w:val="Odstavekseznama"/>
    <w:uiPriority w:val="34"/>
    <w:qFormat/>
    <w:locked/>
    <w:rsid w:val="00CC143F"/>
    <w:rPr>
      <w:rFonts w:ascii="Calibri" w:hAnsi="Calibri" w:cs="Calibri"/>
    </w:rPr>
  </w:style>
  <w:style w:type="paragraph" w:customStyle="1" w:styleId="Naslov2MK">
    <w:name w:val="Naslov 2 MK"/>
    <w:basedOn w:val="Navaden"/>
    <w:rsid w:val="00CC143F"/>
    <w:pPr>
      <w:numPr>
        <w:numId w:val="15"/>
      </w:numPr>
    </w:pPr>
    <w:rPr>
      <w:rFonts w:cs="Arial"/>
      <w:b/>
      <w:sz w:val="22"/>
      <w:szCs w:val="22"/>
    </w:rPr>
  </w:style>
  <w:style w:type="paragraph" w:customStyle="1" w:styleId="SlogDARKO1Pred24ptPo12pt">
    <w:name w:val="Slog DARKO1 + Pred:  24 pt Po:  12 pt"/>
    <w:basedOn w:val="Navaden"/>
    <w:rsid w:val="00CC143F"/>
    <w:pPr>
      <w:tabs>
        <w:tab w:val="num" w:pos="360"/>
      </w:tabs>
      <w:autoSpaceDE w:val="0"/>
      <w:autoSpaceDN w:val="0"/>
      <w:adjustRightInd w:val="0"/>
      <w:spacing w:before="480" w:after="240"/>
      <w:ind w:left="720" w:hanging="360"/>
    </w:pPr>
    <w:rPr>
      <w:rFonts w:ascii="Microsoft Sans Serif" w:hAnsi="Microsoft Sans Serif"/>
      <w:b/>
      <w:bCs/>
      <w:color w:val="000080"/>
      <w:sz w:val="24"/>
      <w:szCs w:val="20"/>
    </w:rPr>
  </w:style>
  <w:style w:type="paragraph" w:customStyle="1" w:styleId="DARKO2">
    <w:name w:val="DARKO2"/>
    <w:basedOn w:val="Navaden"/>
    <w:rsid w:val="00CC143F"/>
    <w:pPr>
      <w:numPr>
        <w:ilvl w:val="1"/>
        <w:numId w:val="16"/>
      </w:numPr>
      <w:tabs>
        <w:tab w:val="left" w:pos="900"/>
      </w:tabs>
      <w:autoSpaceDE w:val="0"/>
      <w:autoSpaceDN w:val="0"/>
      <w:adjustRightInd w:val="0"/>
      <w:spacing w:before="240" w:after="120"/>
      <w:outlineLvl w:val="1"/>
    </w:pPr>
    <w:rPr>
      <w:rFonts w:ascii="Microsoft Sans Serif" w:hAnsi="Microsoft Sans Serif" w:cs="Microsoft Sans Serif"/>
      <w:b/>
      <w:bCs/>
      <w:sz w:val="22"/>
    </w:rPr>
  </w:style>
  <w:style w:type="paragraph" w:customStyle="1" w:styleId="Section">
    <w:name w:val="Section"/>
    <w:basedOn w:val="Navaden"/>
    <w:rsid w:val="00CC143F"/>
    <w:pPr>
      <w:spacing w:line="360" w:lineRule="exact"/>
      <w:jc w:val="center"/>
    </w:pPr>
    <w:rPr>
      <w:b/>
      <w:sz w:val="32"/>
      <w:szCs w:val="20"/>
      <w:lang w:val="en-GB"/>
    </w:rPr>
  </w:style>
  <w:style w:type="paragraph" w:customStyle="1" w:styleId="text-3mezera">
    <w:name w:val="text - 3 mezera"/>
    <w:basedOn w:val="Navaden"/>
    <w:uiPriority w:val="99"/>
    <w:rsid w:val="00CC143F"/>
    <w:pPr>
      <w:spacing w:before="60" w:line="240" w:lineRule="exact"/>
      <w:jc w:val="both"/>
    </w:pPr>
    <w:rPr>
      <w:sz w:val="24"/>
      <w:szCs w:val="22"/>
      <w:lang w:val="en-GB" w:eastAsia="en-US"/>
    </w:rPr>
  </w:style>
  <w:style w:type="paragraph" w:customStyle="1" w:styleId="Odstavekseznama1">
    <w:name w:val="Odstavek seznama1"/>
    <w:basedOn w:val="Navaden"/>
    <w:uiPriority w:val="99"/>
    <w:qFormat/>
    <w:rsid w:val="00CC143F"/>
    <w:pPr>
      <w:ind w:left="720"/>
      <w:contextualSpacing/>
    </w:pPr>
    <w:rPr>
      <w:rFonts w:ascii="Calibri" w:hAnsi="Calibri"/>
      <w:sz w:val="24"/>
      <w:lang w:eastAsia="en-US"/>
    </w:rPr>
  </w:style>
  <w:style w:type="paragraph" w:customStyle="1" w:styleId="tabulka">
    <w:name w:val="tabulka"/>
    <w:basedOn w:val="Navaden"/>
    <w:rsid w:val="00CC143F"/>
    <w:pPr>
      <w:spacing w:before="120" w:line="240" w:lineRule="exact"/>
      <w:jc w:val="center"/>
    </w:pPr>
    <w:rPr>
      <w:szCs w:val="20"/>
      <w:lang w:val="en-GB"/>
    </w:rPr>
  </w:style>
  <w:style w:type="character" w:customStyle="1" w:styleId="Bodytext">
    <w:name w:val="Body text_"/>
    <w:link w:val="Telobesedila20"/>
    <w:locked/>
    <w:rsid w:val="00CC143F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0">
    <w:name w:val="Telo besedila2"/>
    <w:basedOn w:val="Navaden"/>
    <w:link w:val="Bodytext"/>
    <w:rsid w:val="00CC143F"/>
    <w:pPr>
      <w:shd w:val="clear" w:color="auto" w:fill="FFFFFF"/>
      <w:spacing w:line="245" w:lineRule="exact"/>
    </w:pPr>
    <w:rPr>
      <w:rFonts w:eastAsia="Arial" w:cs="Arial"/>
      <w:sz w:val="21"/>
      <w:szCs w:val="21"/>
      <w:lang w:eastAsia="en-US"/>
    </w:rPr>
  </w:style>
  <w:style w:type="character" w:customStyle="1" w:styleId="Heading2">
    <w:name w:val="Heading #2_"/>
    <w:link w:val="Heading20"/>
    <w:locked/>
    <w:rsid w:val="00CC143F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Heading20">
    <w:name w:val="Heading #2"/>
    <w:basedOn w:val="Navaden"/>
    <w:link w:val="Heading2"/>
    <w:rsid w:val="00CC143F"/>
    <w:pPr>
      <w:shd w:val="clear" w:color="auto" w:fill="FFFFFF"/>
      <w:spacing w:after="240" w:line="264" w:lineRule="exact"/>
      <w:ind w:hanging="320"/>
      <w:outlineLvl w:val="1"/>
    </w:pPr>
    <w:rPr>
      <w:rFonts w:eastAsia="Arial" w:cs="Arial"/>
      <w:sz w:val="19"/>
      <w:szCs w:val="19"/>
      <w:lang w:eastAsia="en-US"/>
    </w:rPr>
  </w:style>
  <w:style w:type="character" w:customStyle="1" w:styleId="Tableofcontents">
    <w:name w:val="Table of contents_"/>
    <w:link w:val="Tableofcontents0"/>
    <w:locked/>
    <w:rsid w:val="00CC143F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ableofcontents0">
    <w:name w:val="Table of contents"/>
    <w:basedOn w:val="Navaden"/>
    <w:link w:val="Tableofcontents"/>
    <w:rsid w:val="00CC143F"/>
    <w:pPr>
      <w:shd w:val="clear" w:color="auto" w:fill="FFFFFF"/>
      <w:spacing w:line="350" w:lineRule="exact"/>
      <w:jc w:val="both"/>
    </w:pPr>
    <w:rPr>
      <w:rFonts w:eastAsia="Arial" w:cs="Arial"/>
      <w:sz w:val="18"/>
      <w:szCs w:val="18"/>
      <w:lang w:eastAsia="en-US"/>
    </w:rPr>
  </w:style>
  <w:style w:type="character" w:customStyle="1" w:styleId="Tableofcontents2">
    <w:name w:val="Table of contents (2)_"/>
    <w:link w:val="Tableofcontents20"/>
    <w:locked/>
    <w:rsid w:val="00CC143F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ableofcontents20">
    <w:name w:val="Table of contents (2)"/>
    <w:basedOn w:val="Navaden"/>
    <w:link w:val="Tableofcontents2"/>
    <w:rsid w:val="00CC143F"/>
    <w:pPr>
      <w:shd w:val="clear" w:color="auto" w:fill="FFFFFF"/>
      <w:spacing w:before="240" w:after="240" w:line="0" w:lineRule="atLeast"/>
    </w:pPr>
    <w:rPr>
      <w:rFonts w:eastAsia="Arial" w:cs="Arial"/>
      <w:sz w:val="19"/>
      <w:szCs w:val="19"/>
      <w:lang w:eastAsia="en-US"/>
    </w:rPr>
  </w:style>
  <w:style w:type="character" w:customStyle="1" w:styleId="Bodytext4">
    <w:name w:val="Body text (4)_"/>
    <w:link w:val="Bodytext40"/>
    <w:locked/>
    <w:rsid w:val="00CC143F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40">
    <w:name w:val="Body text (4)"/>
    <w:basedOn w:val="Navaden"/>
    <w:link w:val="Bodytext4"/>
    <w:rsid w:val="00CC143F"/>
    <w:pPr>
      <w:shd w:val="clear" w:color="auto" w:fill="FFFFFF"/>
      <w:spacing w:line="523" w:lineRule="exact"/>
      <w:jc w:val="both"/>
    </w:pPr>
    <w:rPr>
      <w:rFonts w:eastAsia="Arial" w:cs="Arial"/>
      <w:sz w:val="19"/>
      <w:szCs w:val="19"/>
      <w:lang w:eastAsia="en-US"/>
    </w:rPr>
  </w:style>
  <w:style w:type="paragraph" w:customStyle="1" w:styleId="Default">
    <w:name w:val="Default"/>
    <w:uiPriority w:val="99"/>
    <w:rsid w:val="00CC143F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BodytextSpacing1pt">
    <w:name w:val="Body text + Spacing 1 pt"/>
    <w:rsid w:val="00CC143F"/>
    <w:rPr>
      <w:rFonts w:ascii="Arial" w:eastAsia="Arial" w:hAnsi="Arial" w:cs="Arial" w:hint="default"/>
      <w:spacing w:val="20"/>
      <w:sz w:val="18"/>
      <w:szCs w:val="18"/>
      <w:shd w:val="clear" w:color="auto" w:fill="FFFFFF"/>
    </w:rPr>
  </w:style>
  <w:style w:type="character" w:customStyle="1" w:styleId="Bodytext9">
    <w:name w:val="Body text + 9"/>
    <w:aliases w:val="5 pt"/>
    <w:rsid w:val="00CC143F"/>
    <w:rPr>
      <w:rFonts w:ascii="Arial" w:eastAsia="Arial" w:hAnsi="Arial" w:cs="Arial" w:hint="default"/>
      <w:sz w:val="19"/>
      <w:szCs w:val="19"/>
      <w:shd w:val="clear" w:color="auto" w:fill="FFFFFF"/>
    </w:rPr>
  </w:style>
  <w:style w:type="paragraph" w:customStyle="1" w:styleId="alineazaodstavkom1">
    <w:name w:val="alineazaodstavkom1"/>
    <w:basedOn w:val="Navaden"/>
    <w:rsid w:val="00CC143F"/>
    <w:pPr>
      <w:ind w:left="425" w:hanging="425"/>
      <w:jc w:val="both"/>
    </w:pPr>
    <w:rPr>
      <w:rFonts w:cs="Arial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CC143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6">
    <w:name w:val="Normal Table PHPDOCX6"/>
    <w:uiPriority w:val="99"/>
    <w:semiHidden/>
    <w:unhideWhenUsed/>
    <w:qFormat/>
    <w:rsid w:val="00CC143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CC14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AG">
    <w:name w:val="1AG"/>
    <w:basedOn w:val="Naslov1"/>
    <w:next w:val="Navaden"/>
    <w:qFormat/>
    <w:rsid w:val="00536F0D"/>
    <w:pPr>
      <w:keepLines w:val="0"/>
      <w:numPr>
        <w:numId w:val="17"/>
      </w:numPr>
      <w:spacing w:before="0"/>
      <w:jc w:val="both"/>
    </w:pPr>
    <w:rPr>
      <w:rFonts w:ascii="Arial" w:eastAsia="Times New Roman" w:hAnsi="Arial" w:cs="Arial"/>
      <w:b/>
      <w:bCs/>
      <w:caps/>
      <w:noProof/>
      <w:color w:val="auto"/>
      <w:kern w:val="32"/>
      <w:sz w:val="28"/>
      <w:szCs w:val="28"/>
    </w:rPr>
  </w:style>
  <w:style w:type="paragraph" w:customStyle="1" w:styleId="2AG">
    <w:name w:val="2AG"/>
    <w:basedOn w:val="Naslov2"/>
    <w:next w:val="Navaden"/>
    <w:qFormat/>
    <w:rsid w:val="00536F0D"/>
    <w:pPr>
      <w:keepNext w:val="0"/>
      <w:keepLines w:val="0"/>
      <w:numPr>
        <w:ilvl w:val="1"/>
        <w:numId w:val="17"/>
      </w:numPr>
      <w:spacing w:before="240"/>
      <w:jc w:val="both"/>
    </w:pPr>
    <w:rPr>
      <w:rFonts w:ascii="Arial" w:eastAsia="Times New Roman" w:hAnsi="Arial" w:cs="Arial"/>
      <w:b/>
      <w:caps/>
      <w:color w:val="auto"/>
      <w:sz w:val="20"/>
      <w:szCs w:val="28"/>
    </w:rPr>
  </w:style>
  <w:style w:type="paragraph" w:customStyle="1" w:styleId="3AG">
    <w:name w:val="3AG"/>
    <w:basedOn w:val="Naslov3"/>
    <w:next w:val="Navaden"/>
    <w:qFormat/>
    <w:rsid w:val="00536F0D"/>
    <w:pPr>
      <w:keepNext w:val="0"/>
      <w:keepLines w:val="0"/>
      <w:numPr>
        <w:ilvl w:val="2"/>
        <w:numId w:val="17"/>
      </w:numPr>
      <w:spacing w:before="240"/>
      <w:jc w:val="both"/>
    </w:pPr>
    <w:rPr>
      <w:rFonts w:ascii="Arial" w:eastAsia="Times New Roman" w:hAnsi="Arial" w:cs="Times New Roman"/>
      <w:b/>
      <w:caps/>
      <w:noProof/>
      <w:color w:val="auto"/>
      <w:sz w:val="20"/>
      <w:lang w:eastAsia="en-US"/>
    </w:rPr>
  </w:style>
  <w:style w:type="paragraph" w:customStyle="1" w:styleId="4AG">
    <w:name w:val="4AG"/>
    <w:basedOn w:val="Naslov4"/>
    <w:next w:val="Navaden"/>
    <w:qFormat/>
    <w:rsid w:val="00536F0D"/>
    <w:pPr>
      <w:keepLines w:val="0"/>
      <w:numPr>
        <w:ilvl w:val="3"/>
        <w:numId w:val="17"/>
      </w:numPr>
      <w:spacing w:before="240"/>
      <w:jc w:val="both"/>
    </w:pPr>
    <w:rPr>
      <w:rFonts w:ascii="Garamond" w:eastAsia="Times New Roman" w:hAnsi="Garamond" w:cs="Times New Roman"/>
      <w:b/>
      <w:iCs w:val="0"/>
      <w:color w:val="auto"/>
      <w:sz w:val="24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AE6A29"/>
    <w:pPr>
      <w:widowControl w:val="0"/>
      <w:autoSpaceDE w:val="0"/>
      <w:autoSpaceDN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AE6A29"/>
    <w:pPr>
      <w:widowControl w:val="0"/>
      <w:autoSpaceDE w:val="0"/>
      <w:autoSpaceDN w:val="0"/>
      <w:spacing w:before="117"/>
      <w:ind w:left="110"/>
    </w:pPr>
    <w:rPr>
      <w:rFonts w:eastAsia="Arial"/>
      <w:sz w:val="22"/>
      <w:szCs w:val="22"/>
      <w:lang w:val="sl" w:eastAsia="sl"/>
    </w:rPr>
  </w:style>
  <w:style w:type="paragraph" w:customStyle="1" w:styleId="Slog7">
    <w:name w:val="Slog7"/>
    <w:basedOn w:val="Odstavekseznama"/>
    <w:link w:val="Slog7Znak"/>
    <w:qFormat/>
    <w:rsid w:val="006637B2"/>
    <w:pPr>
      <w:numPr>
        <w:numId w:val="19"/>
      </w:numPr>
      <w:spacing w:before="120" w:line="276" w:lineRule="auto"/>
      <w:ind w:left="1058" w:hanging="1058"/>
      <w:contextualSpacing w:val="0"/>
      <w:jc w:val="both"/>
    </w:pPr>
    <w:rPr>
      <w:rFonts w:cs="Arial"/>
      <w:sz w:val="22"/>
      <w:szCs w:val="22"/>
      <w:lang w:eastAsia="en-US"/>
    </w:rPr>
  </w:style>
  <w:style w:type="character" w:customStyle="1" w:styleId="Slog7Znak">
    <w:name w:val="Slog7 Znak"/>
    <w:basedOn w:val="OdstavekseznamaZnak"/>
    <w:link w:val="Slog7"/>
    <w:rsid w:val="006637B2"/>
    <w:rPr>
      <w:rFonts w:ascii="Arial" w:eastAsia="Times New Roman" w:hAnsi="Arial" w:cs="Arial"/>
    </w:rPr>
  </w:style>
  <w:style w:type="paragraph" w:customStyle="1" w:styleId="Standard">
    <w:name w:val="Standard"/>
    <w:qFormat/>
    <w:rsid w:val="00E10534"/>
    <w:pPr>
      <w:suppressAutoHyphens/>
      <w:autoSpaceDN w:val="0"/>
      <w:spacing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  <w:style w:type="paragraph" w:customStyle="1" w:styleId="msonormal0">
    <w:name w:val="msonormal"/>
    <w:basedOn w:val="Navaden"/>
    <w:rsid w:val="00BE3C2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5">
    <w:name w:val="xl65"/>
    <w:basedOn w:val="Navaden"/>
    <w:rsid w:val="00BE3C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6">
    <w:name w:val="xl66"/>
    <w:basedOn w:val="Navaden"/>
    <w:rsid w:val="00BE3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7">
    <w:name w:val="xl67"/>
    <w:basedOn w:val="Navaden"/>
    <w:rsid w:val="00BE3C2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8">
    <w:name w:val="xl68"/>
    <w:basedOn w:val="Navaden"/>
    <w:rsid w:val="00BE3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9">
    <w:name w:val="xl69"/>
    <w:basedOn w:val="Navaden"/>
    <w:rsid w:val="00BE3C2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1">
    <w:name w:val="xl71"/>
    <w:basedOn w:val="Navaden"/>
    <w:rsid w:val="00BE3C25"/>
    <w:pPr>
      <w:shd w:val="clear" w:color="000000" w:fill="8EA9DB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2">
    <w:name w:val="xl72"/>
    <w:basedOn w:val="Navaden"/>
    <w:rsid w:val="00BE3C25"/>
    <w:pPr>
      <w:shd w:val="clear" w:color="000000" w:fill="8EA9DB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3">
    <w:name w:val="xl73"/>
    <w:basedOn w:val="Navaden"/>
    <w:rsid w:val="00BE3C25"/>
    <w:pPr>
      <w:shd w:val="clear" w:color="000000" w:fill="F4B084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4">
    <w:name w:val="xl74"/>
    <w:basedOn w:val="Navaden"/>
    <w:rsid w:val="00BE3C25"/>
    <w:pPr>
      <w:shd w:val="clear" w:color="000000" w:fill="F4B084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5">
    <w:name w:val="xl75"/>
    <w:basedOn w:val="Navaden"/>
    <w:rsid w:val="00BE3C25"/>
    <w:pPr>
      <w:shd w:val="clear" w:color="000000" w:fill="00CC99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6">
    <w:name w:val="xl76"/>
    <w:basedOn w:val="Navaden"/>
    <w:rsid w:val="00BE3C25"/>
    <w:pPr>
      <w:shd w:val="clear" w:color="000000" w:fill="00CC99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7">
    <w:name w:val="xl77"/>
    <w:basedOn w:val="Navaden"/>
    <w:rsid w:val="00BE3C25"/>
    <w:pPr>
      <w:shd w:val="clear" w:color="000000" w:fill="D9D9D9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78">
    <w:name w:val="xl78"/>
    <w:basedOn w:val="Navaden"/>
    <w:rsid w:val="00BE3C25"/>
    <w:pPr>
      <w:shd w:val="clear" w:color="000000" w:fill="D9D9D9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79">
    <w:name w:val="xl79"/>
    <w:basedOn w:val="Navaden"/>
    <w:rsid w:val="00BE3C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</w:rPr>
  </w:style>
  <w:style w:type="paragraph" w:customStyle="1" w:styleId="xl80">
    <w:name w:val="xl80"/>
    <w:basedOn w:val="Navaden"/>
    <w:rsid w:val="00BE3C25"/>
    <w:pPr>
      <w:shd w:val="clear" w:color="000000" w:fill="B4C6E7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1">
    <w:name w:val="xl81"/>
    <w:basedOn w:val="Navaden"/>
    <w:rsid w:val="00BE3C25"/>
    <w:pPr>
      <w:shd w:val="clear" w:color="000000" w:fill="B4C6E7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2">
    <w:name w:val="xl82"/>
    <w:basedOn w:val="Navaden"/>
    <w:rsid w:val="00BE3C2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2CC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83">
    <w:name w:val="xl83"/>
    <w:basedOn w:val="Navaden"/>
    <w:rsid w:val="00BE3C25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2CC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4">
    <w:name w:val="xl84"/>
    <w:basedOn w:val="Navaden"/>
    <w:rsid w:val="00BE3C25"/>
    <w:pPr>
      <w:pBdr>
        <w:top w:val="single" w:sz="8" w:space="0" w:color="auto"/>
        <w:bottom w:val="single" w:sz="8" w:space="0" w:color="auto"/>
      </w:pBdr>
      <w:shd w:val="clear" w:color="000000" w:fill="FFF2CC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5">
    <w:name w:val="xl85"/>
    <w:basedOn w:val="Navaden"/>
    <w:rsid w:val="00BE3C25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6">
    <w:name w:val="xl86"/>
    <w:basedOn w:val="Navaden"/>
    <w:rsid w:val="00BE3C2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87">
    <w:name w:val="xl87"/>
    <w:basedOn w:val="Navaden"/>
    <w:rsid w:val="00BE3C25"/>
    <w:pPr>
      <w:pBdr>
        <w:lef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88">
    <w:name w:val="xl88"/>
    <w:basedOn w:val="Navaden"/>
    <w:rsid w:val="00BE3C25"/>
    <w:pPr>
      <w:pBdr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89">
    <w:name w:val="xl89"/>
    <w:basedOn w:val="Navaden"/>
    <w:rsid w:val="00BE3C25"/>
    <w:pPr>
      <w:pBdr>
        <w:left w:val="single" w:sz="8" w:space="0" w:color="auto"/>
      </w:pBdr>
      <w:shd w:val="clear" w:color="000000" w:fill="D9D9D9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0">
    <w:name w:val="xl90"/>
    <w:basedOn w:val="Navaden"/>
    <w:rsid w:val="00BE3C25"/>
    <w:pPr>
      <w:pBdr>
        <w:right w:val="single" w:sz="8" w:space="0" w:color="auto"/>
      </w:pBdr>
      <w:shd w:val="clear" w:color="000000" w:fill="D9D9D9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1">
    <w:name w:val="xl91"/>
    <w:basedOn w:val="Navaden"/>
    <w:rsid w:val="00BE3C2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2">
    <w:name w:val="xl92"/>
    <w:basedOn w:val="Navaden"/>
    <w:rsid w:val="00BE3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3">
    <w:name w:val="xl93"/>
    <w:basedOn w:val="Navaden"/>
    <w:rsid w:val="00BE3C2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4">
    <w:name w:val="xl94"/>
    <w:basedOn w:val="Navaden"/>
    <w:rsid w:val="00BE3C25"/>
    <w:pPr>
      <w:pBdr>
        <w:left w:val="single" w:sz="8" w:space="0" w:color="auto"/>
      </w:pBdr>
      <w:shd w:val="clear" w:color="000000" w:fill="00CC99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5">
    <w:name w:val="xl95"/>
    <w:basedOn w:val="Navaden"/>
    <w:rsid w:val="00BE3C25"/>
    <w:pPr>
      <w:pBdr>
        <w:right w:val="single" w:sz="8" w:space="0" w:color="auto"/>
      </w:pBdr>
      <w:shd w:val="clear" w:color="000000" w:fill="00CC99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6">
    <w:name w:val="xl96"/>
    <w:basedOn w:val="Navaden"/>
    <w:rsid w:val="00BE3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97">
    <w:name w:val="xl97"/>
    <w:basedOn w:val="Navaden"/>
    <w:rsid w:val="00BE3C25"/>
    <w:pPr>
      <w:pBdr>
        <w:left w:val="single" w:sz="8" w:space="0" w:color="auto"/>
      </w:pBdr>
      <w:shd w:val="clear" w:color="000000" w:fill="F4B084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8">
    <w:name w:val="xl98"/>
    <w:basedOn w:val="Navaden"/>
    <w:rsid w:val="00BE3C25"/>
    <w:pPr>
      <w:pBdr>
        <w:right w:val="single" w:sz="8" w:space="0" w:color="auto"/>
      </w:pBdr>
      <w:shd w:val="clear" w:color="000000" w:fill="F4B084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9">
    <w:name w:val="xl99"/>
    <w:basedOn w:val="Navaden"/>
    <w:rsid w:val="00BE3C25"/>
    <w:pPr>
      <w:pBdr>
        <w:left w:val="single" w:sz="8" w:space="0" w:color="auto"/>
      </w:pBdr>
      <w:shd w:val="clear" w:color="000000" w:fill="8EA9DB"/>
      <w:spacing w:before="100" w:beforeAutospacing="1" w:after="100" w:afterAutospacing="1"/>
      <w:textAlignment w:val="top"/>
    </w:pPr>
    <w:rPr>
      <w:rFonts w:ascii="Times New Roman" w:hAnsi="Times New Roman"/>
      <w:sz w:val="24"/>
    </w:rPr>
  </w:style>
  <w:style w:type="paragraph" w:customStyle="1" w:styleId="xl100">
    <w:name w:val="xl100"/>
    <w:basedOn w:val="Navaden"/>
    <w:rsid w:val="00BE3C25"/>
    <w:pPr>
      <w:pBdr>
        <w:right w:val="single" w:sz="8" w:space="0" w:color="auto"/>
      </w:pBdr>
      <w:shd w:val="clear" w:color="000000" w:fill="8EA9DB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1">
    <w:name w:val="xl101"/>
    <w:basedOn w:val="Navaden"/>
    <w:rsid w:val="00BE3C25"/>
    <w:pPr>
      <w:pBdr>
        <w:left w:val="single" w:sz="8" w:space="0" w:color="auto"/>
      </w:pBdr>
      <w:shd w:val="clear" w:color="000000" w:fill="B4C6E7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2">
    <w:name w:val="xl102"/>
    <w:basedOn w:val="Navaden"/>
    <w:rsid w:val="00BE3C25"/>
    <w:pPr>
      <w:pBdr>
        <w:right w:val="single" w:sz="8" w:space="0" w:color="auto"/>
      </w:pBdr>
      <w:shd w:val="clear" w:color="000000" w:fill="B4C6E7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3">
    <w:name w:val="xl103"/>
    <w:basedOn w:val="Navaden"/>
    <w:rsid w:val="00BE3C2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</w:rPr>
  </w:style>
  <w:style w:type="paragraph" w:customStyle="1" w:styleId="xl104">
    <w:name w:val="xl104"/>
    <w:basedOn w:val="Navaden"/>
    <w:rsid w:val="00BE3C25"/>
    <w:pPr>
      <w:pBdr>
        <w:left w:val="single" w:sz="8" w:space="0" w:color="auto"/>
      </w:pBdr>
      <w:shd w:val="clear" w:color="000000" w:fill="FFE699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5">
    <w:name w:val="xl105"/>
    <w:basedOn w:val="Navaden"/>
    <w:rsid w:val="00BE3C25"/>
    <w:pPr>
      <w:shd w:val="clear" w:color="000000" w:fill="FFE699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6">
    <w:name w:val="xl106"/>
    <w:basedOn w:val="Navaden"/>
    <w:rsid w:val="00BE3C25"/>
    <w:pPr>
      <w:shd w:val="clear" w:color="000000" w:fill="FFE699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7">
    <w:name w:val="xl107"/>
    <w:basedOn w:val="Navaden"/>
    <w:rsid w:val="00BE3C25"/>
    <w:pPr>
      <w:pBdr>
        <w:right w:val="single" w:sz="8" w:space="0" w:color="auto"/>
      </w:pBdr>
      <w:shd w:val="clear" w:color="000000" w:fill="FFE699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8">
    <w:name w:val="xl108"/>
    <w:basedOn w:val="Navaden"/>
    <w:rsid w:val="00BE3C2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</w:rPr>
  </w:style>
  <w:style w:type="paragraph" w:customStyle="1" w:styleId="xl109">
    <w:name w:val="xl109"/>
    <w:basedOn w:val="Navaden"/>
    <w:rsid w:val="00BE3C25"/>
    <w:pPr>
      <w:pBdr>
        <w:left w:val="single" w:sz="8" w:space="0" w:color="auto"/>
      </w:pBdr>
      <w:shd w:val="clear" w:color="000000" w:fill="A9D08E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10">
    <w:name w:val="xl110"/>
    <w:basedOn w:val="Navaden"/>
    <w:rsid w:val="00BE3C25"/>
    <w:pPr>
      <w:shd w:val="clear" w:color="000000" w:fill="A9D08E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1">
    <w:name w:val="xl111"/>
    <w:basedOn w:val="Navaden"/>
    <w:rsid w:val="00BE3C25"/>
    <w:pPr>
      <w:shd w:val="clear" w:color="000000" w:fill="A9D08E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2">
    <w:name w:val="xl112"/>
    <w:basedOn w:val="Navaden"/>
    <w:rsid w:val="00BE3C25"/>
    <w:pPr>
      <w:pBdr>
        <w:right w:val="single" w:sz="8" w:space="0" w:color="auto"/>
      </w:pBdr>
      <w:shd w:val="clear" w:color="000000" w:fill="A9D08E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13">
    <w:name w:val="xl113"/>
    <w:basedOn w:val="Navaden"/>
    <w:rsid w:val="00BE3C25"/>
    <w:pPr>
      <w:shd w:val="clear" w:color="000000" w:fill="D9D9D9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4">
    <w:name w:val="xl114"/>
    <w:basedOn w:val="Navaden"/>
    <w:rsid w:val="00BE3C25"/>
    <w:pPr>
      <w:shd w:val="clear" w:color="000000" w:fill="D9D9D9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5">
    <w:name w:val="xl115"/>
    <w:basedOn w:val="Navaden"/>
    <w:rsid w:val="00BE3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</w:rPr>
  </w:style>
  <w:style w:type="paragraph" w:customStyle="1" w:styleId="xl116">
    <w:name w:val="xl116"/>
    <w:basedOn w:val="Navaden"/>
    <w:rsid w:val="00BE3C25"/>
    <w:pPr>
      <w:pBdr>
        <w:left w:val="single" w:sz="8" w:space="0" w:color="auto"/>
      </w:pBdr>
      <w:shd w:val="clear" w:color="000000" w:fill="ED7D31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17">
    <w:name w:val="xl117"/>
    <w:basedOn w:val="Navaden"/>
    <w:rsid w:val="00BE3C25"/>
    <w:pPr>
      <w:shd w:val="clear" w:color="000000" w:fill="ED7D31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8">
    <w:name w:val="xl118"/>
    <w:basedOn w:val="Navaden"/>
    <w:rsid w:val="00BE3C25"/>
    <w:pPr>
      <w:shd w:val="clear" w:color="000000" w:fill="ED7D31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9">
    <w:name w:val="xl119"/>
    <w:basedOn w:val="Navaden"/>
    <w:rsid w:val="00BE3C25"/>
    <w:pPr>
      <w:pBdr>
        <w:right w:val="single" w:sz="8" w:space="0" w:color="auto"/>
      </w:pBdr>
      <w:shd w:val="clear" w:color="000000" w:fill="ED7D31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20">
    <w:name w:val="xl120"/>
    <w:basedOn w:val="Navaden"/>
    <w:rsid w:val="00BE3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21">
    <w:name w:val="xl121"/>
    <w:basedOn w:val="Navaden"/>
    <w:rsid w:val="00BE3C25"/>
    <w:pPr>
      <w:pBdr>
        <w:left w:val="single" w:sz="8" w:space="0" w:color="auto"/>
      </w:pBdr>
      <w:shd w:val="clear" w:color="000000" w:fill="00B0F0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22">
    <w:name w:val="xl122"/>
    <w:basedOn w:val="Navaden"/>
    <w:rsid w:val="00BE3C25"/>
    <w:pPr>
      <w:shd w:val="clear" w:color="000000" w:fill="00B0F0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3">
    <w:name w:val="xl123"/>
    <w:basedOn w:val="Navaden"/>
    <w:rsid w:val="00BE3C25"/>
    <w:pPr>
      <w:shd w:val="clear" w:color="000000" w:fill="00B0F0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4">
    <w:name w:val="xl124"/>
    <w:basedOn w:val="Navaden"/>
    <w:rsid w:val="00BE3C25"/>
    <w:pPr>
      <w:pBdr>
        <w:right w:val="single" w:sz="8" w:space="0" w:color="auto"/>
      </w:pBdr>
      <w:shd w:val="clear" w:color="000000" w:fill="00B0F0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25">
    <w:name w:val="xl125"/>
    <w:basedOn w:val="Navaden"/>
    <w:rsid w:val="00BE3C25"/>
    <w:pPr>
      <w:pBdr>
        <w:left w:val="single" w:sz="8" w:space="0" w:color="auto"/>
      </w:pBdr>
      <w:shd w:val="clear" w:color="000000" w:fill="BF8F00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26">
    <w:name w:val="xl126"/>
    <w:basedOn w:val="Navaden"/>
    <w:rsid w:val="00BE3C25"/>
    <w:pPr>
      <w:shd w:val="clear" w:color="000000" w:fill="BF8F00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7">
    <w:name w:val="xl127"/>
    <w:basedOn w:val="Navaden"/>
    <w:rsid w:val="00BE3C25"/>
    <w:pPr>
      <w:shd w:val="clear" w:color="000000" w:fill="BF8F00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8">
    <w:name w:val="xl128"/>
    <w:basedOn w:val="Navaden"/>
    <w:rsid w:val="00BE3C25"/>
    <w:pPr>
      <w:pBdr>
        <w:right w:val="single" w:sz="8" w:space="0" w:color="auto"/>
      </w:pBdr>
      <w:shd w:val="clear" w:color="000000" w:fill="BF8F00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29">
    <w:name w:val="xl129"/>
    <w:basedOn w:val="Navaden"/>
    <w:rsid w:val="00BE3C25"/>
    <w:pPr>
      <w:pBdr>
        <w:left w:val="single" w:sz="8" w:space="0" w:color="auto"/>
      </w:pBdr>
      <w:shd w:val="clear" w:color="000000" w:fill="CCFF99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30">
    <w:name w:val="xl130"/>
    <w:basedOn w:val="Navaden"/>
    <w:rsid w:val="00BE3C25"/>
    <w:pPr>
      <w:shd w:val="clear" w:color="000000" w:fill="CCFF99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31">
    <w:name w:val="xl131"/>
    <w:basedOn w:val="Navaden"/>
    <w:rsid w:val="00BE3C25"/>
    <w:pPr>
      <w:shd w:val="clear" w:color="000000" w:fill="CCFF99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32">
    <w:name w:val="xl132"/>
    <w:basedOn w:val="Navaden"/>
    <w:rsid w:val="00BE3C25"/>
    <w:pPr>
      <w:pBdr>
        <w:right w:val="single" w:sz="8" w:space="0" w:color="auto"/>
      </w:pBdr>
      <w:shd w:val="clear" w:color="000000" w:fill="CCFF99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33">
    <w:name w:val="xl133"/>
    <w:basedOn w:val="Navaden"/>
    <w:rsid w:val="00BE3C25"/>
    <w:pPr>
      <w:pBdr>
        <w:left w:val="single" w:sz="8" w:space="0" w:color="auto"/>
      </w:pBdr>
      <w:shd w:val="clear" w:color="000000" w:fill="CC99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34">
    <w:name w:val="xl134"/>
    <w:basedOn w:val="Navaden"/>
    <w:rsid w:val="00BE3C25"/>
    <w:pPr>
      <w:shd w:val="clear" w:color="000000" w:fill="CC99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35">
    <w:name w:val="xl135"/>
    <w:basedOn w:val="Navaden"/>
    <w:rsid w:val="00BE3C25"/>
    <w:pPr>
      <w:shd w:val="clear" w:color="000000" w:fill="CC99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36">
    <w:name w:val="xl136"/>
    <w:basedOn w:val="Navaden"/>
    <w:rsid w:val="00BE3C25"/>
    <w:pPr>
      <w:pBdr>
        <w:right w:val="single" w:sz="8" w:space="0" w:color="auto"/>
      </w:pBdr>
      <w:shd w:val="clear" w:color="000000" w:fill="CC99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37">
    <w:name w:val="xl137"/>
    <w:basedOn w:val="Navaden"/>
    <w:rsid w:val="00BE3C25"/>
    <w:pPr>
      <w:pBdr>
        <w:left w:val="single" w:sz="8" w:space="0" w:color="auto"/>
      </w:pBdr>
      <w:shd w:val="clear" w:color="000000" w:fill="ACB9CA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38">
    <w:name w:val="xl138"/>
    <w:basedOn w:val="Navaden"/>
    <w:rsid w:val="00BE3C25"/>
    <w:pPr>
      <w:shd w:val="clear" w:color="000000" w:fill="ACB9CA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39">
    <w:name w:val="xl139"/>
    <w:basedOn w:val="Navaden"/>
    <w:rsid w:val="00BE3C25"/>
    <w:pPr>
      <w:shd w:val="clear" w:color="000000" w:fill="ACB9CA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40">
    <w:name w:val="xl140"/>
    <w:basedOn w:val="Navaden"/>
    <w:rsid w:val="00BE3C25"/>
    <w:pPr>
      <w:pBdr>
        <w:right w:val="single" w:sz="8" w:space="0" w:color="auto"/>
      </w:pBdr>
      <w:shd w:val="clear" w:color="000000" w:fill="ACB9CA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41">
    <w:name w:val="xl141"/>
    <w:basedOn w:val="Navaden"/>
    <w:rsid w:val="00BE3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42">
    <w:name w:val="xl142"/>
    <w:basedOn w:val="Navaden"/>
    <w:rsid w:val="00BE3C25"/>
    <w:pPr>
      <w:pBdr>
        <w:left w:val="single" w:sz="8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43">
    <w:name w:val="xl143"/>
    <w:basedOn w:val="Navaden"/>
    <w:rsid w:val="00BE3C25"/>
    <w:pPr>
      <w:shd w:val="clear" w:color="000000" w:fill="FFFF00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44">
    <w:name w:val="xl144"/>
    <w:basedOn w:val="Navaden"/>
    <w:rsid w:val="00BE3C25"/>
    <w:pPr>
      <w:shd w:val="clear" w:color="000000" w:fill="FFFF00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45">
    <w:name w:val="xl145"/>
    <w:basedOn w:val="Navaden"/>
    <w:rsid w:val="00BE3C25"/>
    <w:pPr>
      <w:pBdr>
        <w:right w:val="single" w:sz="8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46">
    <w:name w:val="xl146"/>
    <w:basedOn w:val="Navaden"/>
    <w:rsid w:val="00BE3C2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47">
    <w:name w:val="xl147"/>
    <w:basedOn w:val="Navaden"/>
    <w:rsid w:val="00BE3C2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48">
    <w:name w:val="xl148"/>
    <w:basedOn w:val="Navaden"/>
    <w:rsid w:val="00BE3C2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49">
    <w:name w:val="xl149"/>
    <w:basedOn w:val="Navaden"/>
    <w:rsid w:val="00BE3C2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Revizija">
    <w:name w:val="Revision"/>
    <w:hidden/>
    <w:uiPriority w:val="99"/>
    <w:semiHidden/>
    <w:rsid w:val="00B54D61"/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ui-provider">
    <w:name w:val="ui-provider"/>
    <w:basedOn w:val="Privzetapisavaodstavka"/>
    <w:rsid w:val="00C3659A"/>
  </w:style>
  <w:style w:type="paragraph" w:customStyle="1" w:styleId="pf0">
    <w:name w:val="pf0"/>
    <w:basedOn w:val="Navaden"/>
    <w:rsid w:val="00C3659A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cf01">
    <w:name w:val="cf01"/>
    <w:basedOn w:val="Privzetapisavaodstavka"/>
    <w:rsid w:val="00C3659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2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na.supancic\AppData\Local\Microsoft\Office\16.0\DTS\sl-SI%7bF4952412-FD2D-4F19-B342-B3C7D3C8DC0F%7d\%7bC318FA39-C257-4F08-A1A5-5C6419EEF71B%7dtf02786999_win3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3.xml><?xml version="1.0" encoding="utf-8"?>
<ds:datastoreItem xmlns:ds="http://schemas.openxmlformats.org/officeDocument/2006/customXml" ds:itemID="{9A3203C1-F491-4F24-988B-38274DC8B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{C318FA39-C257-4F08-A1A5-5C6419EEF71B}tf02786999_win32.dotx</Template>
  <TotalTime>3067</TotalTime>
  <Pages>5</Pages>
  <Words>1961</Words>
  <Characters>11184</Characters>
  <Application>Microsoft Office Word</Application>
  <DocSecurity>0</DocSecurity>
  <Lines>93</Lines>
  <Paragraphs>26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Eva Mencin Gale</cp:lastModifiedBy>
  <cp:revision>166</cp:revision>
  <dcterms:created xsi:type="dcterms:W3CDTF">2024-07-03T13:49:00Z</dcterms:created>
  <dcterms:modified xsi:type="dcterms:W3CDTF">2025-05-13T01:57:00Z</dcterms:modified>
</cp:coreProperties>
</file>